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0E9A6A29" w:rsidR="00644FF1" w:rsidRPr="00A869A9" w:rsidRDefault="008F3A62">
      <w:pPr>
        <w:pStyle w:val="Heading5"/>
        <w:tabs>
          <w:tab w:val="left" w:pos="1985"/>
        </w:tabs>
        <w:spacing w:after="120"/>
        <w:ind w:left="1985" w:hanging="1985"/>
        <w:jc w:val="center"/>
        <w:rPr>
          <w:rFonts w:cs="Arial"/>
          <w:sz w:val="20"/>
          <w:lang w:val="en-DE"/>
        </w:rPr>
      </w:pPr>
      <w:r>
        <w:rPr>
          <w:rFonts w:cs="Arial"/>
          <w:sz w:val="20"/>
          <w:lang w:val="en-DE"/>
        </w:rPr>
        <w:t xml:space="preserve">Proposed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val="en-DE"/>
        </w:rPr>
        <w:t>10</w:t>
      </w:r>
      <w:r w:rsidR="001C3607">
        <w:rPr>
          <w:rFonts w:cs="Arial"/>
          <w:sz w:val="20"/>
          <w:lang w:val="en-DE"/>
        </w:rPr>
        <w:t>3</w:t>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2ACEE58"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w:t>
            </w:r>
            <w:r w:rsidR="001C3607">
              <w:rPr>
                <w:rFonts w:ascii="Arial" w:hAnsi="Arial" w:cs="Arial"/>
                <w:b/>
                <w:color w:val="0000FF"/>
                <w:highlight w:val="yellow"/>
                <w:lang w:val="en-DE"/>
              </w:rPr>
              <w:t>CET</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w:t>
            </w:r>
            <w:r w:rsidR="00B63BD8">
              <w:rPr>
                <w:rFonts w:ascii="Arial" w:hAnsi="Arial" w:cs="Arial"/>
                <w:b/>
                <w:color w:val="0000FF"/>
                <w:highlight w:val="yellow"/>
                <w:lang w:val="en-US"/>
              </w:rPr>
              <w:t>(</w:t>
            </w:r>
            <w:r w:rsidR="001C3607">
              <w:rPr>
                <w:rFonts w:ascii="Arial" w:hAnsi="Arial" w:cs="Arial"/>
                <w:b/>
                <w:color w:val="0000FF"/>
                <w:highlight w:val="yellow"/>
                <w:lang w:val="en-DE"/>
              </w:rPr>
              <w:t>CET</w:t>
            </w:r>
            <w:r w:rsidR="00B63BD8">
              <w:rPr>
                <w:rFonts w:ascii="Arial" w:hAnsi="Arial" w:cs="Arial"/>
                <w:b/>
                <w:color w:val="0000FF"/>
                <w:highlight w:val="yellow"/>
                <w:lang w:val="en-US"/>
              </w:rPr>
              <w:t>)</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311DEC">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7057EAC9" w:rsidR="002D1564" w:rsidRPr="0005226A" w:rsidRDefault="00B52AB4"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0A128E"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39460128"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1C3607">
              <w:rPr>
                <w:rFonts w:ascii="Arial" w:hAnsi="Arial" w:cs="Arial"/>
                <w:lang w:val="en-DE"/>
              </w:rPr>
              <w:t>March</w:t>
            </w:r>
            <w:r w:rsidRPr="0005226A">
              <w:rPr>
                <w:rFonts w:ascii="Arial" w:hAnsi="Arial" w:cs="Arial"/>
                <w:lang w:val="en-US"/>
              </w:rPr>
              <w:t xml:space="preserve"> </w:t>
            </w:r>
            <w:r w:rsidR="001C3607">
              <w:rPr>
                <w:rFonts w:ascii="Arial" w:hAnsi="Arial" w:cs="Arial"/>
                <w:lang w:val="en-DE"/>
              </w:rPr>
              <w:t>18</w:t>
            </w:r>
            <w:r w:rsidRPr="0005226A">
              <w:rPr>
                <w:rFonts w:ascii="Arial" w:hAnsi="Arial" w:cs="Arial"/>
                <w:lang w:val="en-US"/>
              </w:rPr>
              <w:t xml:space="preserve">, 2023, 09h00 </w:t>
            </w:r>
            <w:r w:rsidR="00A869A9" w:rsidRPr="0005226A">
              <w:rPr>
                <w:rFonts w:ascii="Arial" w:hAnsi="Arial" w:cs="Arial"/>
                <w:lang w:val="en-DE"/>
              </w:rPr>
              <w:t>(</w:t>
            </w:r>
            <w:r w:rsidR="006237DE">
              <w:rPr>
                <w:rFonts w:ascii="Arial" w:hAnsi="Arial" w:cs="Arial"/>
                <w:lang w:val="en-DE"/>
              </w:rPr>
              <w:t>CET</w:t>
            </w:r>
            <w:r w:rsidR="00A869A9" w:rsidRPr="0005226A">
              <w:rPr>
                <w:rFonts w:ascii="Arial" w:hAnsi="Arial" w:cs="Arial"/>
                <w:lang w:val="en-DE"/>
              </w:rPr>
              <w:t>)</w:t>
            </w:r>
          </w:p>
          <w:p w14:paraId="64A742EB" w14:textId="33F38288"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1C3607">
              <w:rPr>
                <w:rFonts w:ascii="Arial" w:hAnsi="Arial" w:cs="Arial"/>
                <w:lang w:val="en-DE"/>
              </w:rPr>
              <w:t>March</w:t>
            </w:r>
            <w:r w:rsidRPr="0005226A">
              <w:rPr>
                <w:rFonts w:ascii="Arial" w:hAnsi="Arial" w:cs="Arial"/>
                <w:lang w:val="en-US"/>
              </w:rPr>
              <w:t xml:space="preserve"> </w:t>
            </w:r>
            <w:r w:rsidR="00BE1C22">
              <w:rPr>
                <w:rFonts w:ascii="Arial" w:hAnsi="Arial" w:cs="Arial"/>
                <w:lang w:val="en-DE"/>
              </w:rPr>
              <w:t xml:space="preserve">  </w:t>
            </w:r>
            <w:r w:rsidR="001C3607">
              <w:rPr>
                <w:rFonts w:ascii="Arial" w:hAnsi="Arial" w:cs="Arial"/>
                <w:lang w:val="en-DE"/>
              </w:rPr>
              <w:t>19</w:t>
            </w:r>
            <w:r w:rsidRPr="0005226A">
              <w:rPr>
                <w:rFonts w:ascii="Arial" w:hAnsi="Arial" w:cs="Arial"/>
                <w:lang w:val="en-US"/>
              </w:rPr>
              <w:t xml:space="preserve">, 2023, 17h30 </w:t>
            </w:r>
            <w:r w:rsidR="00A869A9" w:rsidRPr="0005226A">
              <w:rPr>
                <w:rFonts w:ascii="Arial" w:hAnsi="Arial" w:cs="Arial"/>
                <w:lang w:val="en-DE"/>
              </w:rPr>
              <w:t>(</w:t>
            </w:r>
            <w:r w:rsidR="006237DE">
              <w:rPr>
                <w:rFonts w:ascii="Arial" w:hAnsi="Arial" w:cs="Arial"/>
                <w:lang w:val="en-DE"/>
              </w:rPr>
              <w:t>CET</w:t>
            </w:r>
            <w:r w:rsidR="00A869A9" w:rsidRPr="0005226A">
              <w:rPr>
                <w:rFonts w:ascii="Arial" w:hAnsi="Arial" w:cs="Arial"/>
                <w:lang w:val="en-DE"/>
              </w:rPr>
              <w:t>)</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7897AE62"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 xml:space="preserve">in </w:t>
            </w:r>
            <w:proofErr w:type="gramStart"/>
            <w:r w:rsidR="006237DE">
              <w:rPr>
                <w:rFonts w:ascii="Arial" w:hAnsi="Arial" w:cs="Arial"/>
                <w:lang w:val="en-DE"/>
              </w:rPr>
              <w:t>one</w:t>
            </w:r>
            <w:r w:rsidR="00E43E33">
              <w:rPr>
                <w:rFonts w:ascii="Arial" w:hAnsi="Arial" w:cs="Arial"/>
                <w:lang w:val="en-DE"/>
              </w:rPr>
              <w:t xml:space="preserve"> way</w:t>
            </w:r>
            <w:proofErr w:type="gramEnd"/>
            <w:r w:rsidRPr="0005226A">
              <w:rPr>
                <w:rFonts w:ascii="Arial" w:hAnsi="Arial" w:cs="Arial"/>
                <w:lang w:val="en-US"/>
              </w:rPr>
              <w:t xml:space="preserve"> </w:t>
            </w:r>
            <w:r w:rsidR="006237DE" w:rsidRPr="0005226A">
              <w:rPr>
                <w:rFonts w:ascii="Arial" w:hAnsi="Arial" w:cs="Arial"/>
                <w:lang w:val="en-US"/>
              </w:rPr>
              <w:t xml:space="preserve">(Listen-Only) </w:t>
            </w:r>
            <w:r w:rsidRPr="0005226A">
              <w:rPr>
                <w:rFonts w:ascii="Arial" w:hAnsi="Arial" w:cs="Arial"/>
                <w:lang w:val="en-US"/>
              </w:rPr>
              <w:t>mode</w:t>
            </w:r>
          </w:p>
          <w:p w14:paraId="1C56E3BC" w14:textId="77777777"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Sharing of documents being projected in the meeting room</w:t>
            </w:r>
          </w:p>
          <w:p w14:paraId="4C6B68B8" w14:textId="13005AE4" w:rsidR="003E444D" w:rsidRPr="0005226A" w:rsidRDefault="003E444D" w:rsidP="003E444D">
            <w:pPr>
              <w:rPr>
                <w:rFonts w:ascii="Arial" w:hAnsi="Arial" w:cs="Arial"/>
              </w:rPr>
            </w:pPr>
            <w:r w:rsidRPr="0005226A">
              <w:rPr>
                <w:rFonts w:ascii="Arial" w:hAnsi="Arial" w:cs="Arial"/>
              </w:rPr>
              <w:t xml:space="preserve">Mon, </w:t>
            </w:r>
            <w:r w:rsidR="001C3607">
              <w:rPr>
                <w:rFonts w:ascii="Arial" w:hAnsi="Arial" w:cs="Arial"/>
                <w:lang w:val="en-DE"/>
              </w:rPr>
              <w:t>March</w:t>
            </w:r>
            <w:r w:rsidRPr="0005226A">
              <w:rPr>
                <w:rFonts w:ascii="Arial" w:hAnsi="Arial" w:cs="Arial"/>
              </w:rPr>
              <w:t xml:space="preserve"> </w:t>
            </w:r>
            <w:r w:rsidR="001C3607">
              <w:rPr>
                <w:rFonts w:ascii="Arial" w:hAnsi="Arial" w:cs="Arial"/>
              </w:rPr>
              <w:t>18</w:t>
            </w:r>
            <w:r w:rsidRPr="0005226A">
              <w:rPr>
                <w:rFonts w:ascii="Arial" w:hAnsi="Arial" w:cs="Arial"/>
              </w:rPr>
              <w:t xml:space="preserve">: 09h00-17h30 </w:t>
            </w:r>
            <w:r w:rsidR="001C3607">
              <w:rPr>
                <w:rFonts w:ascii="Arial" w:hAnsi="Arial" w:cs="Arial"/>
                <w:lang w:val="en-DE"/>
              </w:rPr>
              <w:t>CET</w:t>
            </w:r>
          </w:p>
          <w:p w14:paraId="4F9D2CA1" w14:textId="718272E4" w:rsidR="003E444D" w:rsidRPr="0005226A" w:rsidRDefault="003E444D" w:rsidP="003E444D">
            <w:pPr>
              <w:rPr>
                <w:rFonts w:ascii="Arial" w:hAnsi="Arial" w:cs="Arial"/>
                <w:lang w:val="en-US"/>
              </w:rPr>
            </w:pPr>
            <w:r w:rsidRPr="0005226A">
              <w:rPr>
                <w:rFonts w:ascii="Arial" w:hAnsi="Arial" w:cs="Arial"/>
                <w:lang w:val="en-US"/>
              </w:rPr>
              <w:t xml:space="preserve">Tue, </w:t>
            </w:r>
            <w:r w:rsidR="001C3607">
              <w:rPr>
                <w:rFonts w:ascii="Arial" w:hAnsi="Arial" w:cs="Arial"/>
                <w:lang w:val="en-DE"/>
              </w:rPr>
              <w:t>March</w:t>
            </w:r>
            <w:r w:rsidRPr="0005226A">
              <w:rPr>
                <w:rFonts w:ascii="Arial" w:hAnsi="Arial" w:cs="Arial"/>
                <w:lang w:val="en-US"/>
              </w:rPr>
              <w:t xml:space="preserve"> </w:t>
            </w:r>
            <w:r w:rsidR="001C3607">
              <w:rPr>
                <w:rFonts w:ascii="Arial" w:hAnsi="Arial" w:cs="Arial"/>
                <w:lang w:val="en-US"/>
              </w:rPr>
              <w:t>19</w:t>
            </w:r>
            <w:r w:rsidRPr="0005226A">
              <w:rPr>
                <w:rFonts w:ascii="Arial" w:hAnsi="Arial" w:cs="Arial"/>
                <w:lang w:val="en-US"/>
              </w:rPr>
              <w:t xml:space="preserve">:  09h00-17h30 </w:t>
            </w:r>
            <w:r w:rsidR="001C3607">
              <w:rPr>
                <w:rFonts w:ascii="Arial" w:hAnsi="Arial" w:cs="Arial"/>
                <w:lang w:val="en-DE"/>
              </w:rPr>
              <w:t>CET</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021C2D81" w:rsidR="003E444D" w:rsidRPr="0005226A" w:rsidRDefault="003E444D" w:rsidP="003E444D">
            <w:pPr>
              <w:rPr>
                <w:rFonts w:ascii="Arial" w:hAnsi="Arial" w:cs="Arial"/>
                <w:lang w:val="en-US"/>
              </w:rPr>
            </w:pPr>
            <w:r w:rsidRPr="0005226A">
              <w:rPr>
                <w:rFonts w:ascii="Arial" w:hAnsi="Arial" w:cs="Arial"/>
                <w:lang w:val="en-US"/>
              </w:rPr>
              <w:t>In the document CP-</w:t>
            </w:r>
            <w:r w:rsidR="001C3607">
              <w:rPr>
                <w:rFonts w:ascii="Arial" w:hAnsi="Arial" w:cs="Arial"/>
                <w:lang w:val="en-US"/>
              </w:rPr>
              <w:t>240</w:t>
            </w:r>
            <w:r w:rsidRPr="0005226A">
              <w:rPr>
                <w:rFonts w:ascii="Arial" w:hAnsi="Arial" w:cs="Arial"/>
                <w:lang w:val="en-US"/>
              </w:rPr>
              <w:t>002, you will find useful info regarding:</w:t>
            </w:r>
          </w:p>
          <w:p w14:paraId="7BF6184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Recommendations on the email exchange</w:t>
            </w:r>
          </w:p>
          <w:p w14:paraId="2C7F6B2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lastRenderedPageBreak/>
              <w:t>Details on the approval process</w:t>
            </w:r>
          </w:p>
          <w:p w14:paraId="2F3E6D58"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37C8DF21"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05226A">
              <w:rPr>
                <w:rFonts w:ascii="Arial" w:hAnsi="Arial" w:cs="Arial"/>
                <w:b/>
                <w:bCs/>
                <w:lang w:val="en-US"/>
              </w:rPr>
              <w:t>Opening of CT</w:t>
            </w:r>
            <w:r w:rsidR="001C3607">
              <w:rPr>
                <w:rFonts w:ascii="Arial" w:hAnsi="Arial" w:cs="Arial"/>
                <w:b/>
                <w:bCs/>
                <w:lang w:val="en-US"/>
              </w:rPr>
              <w:t>#103</w:t>
            </w:r>
            <w:r w:rsidRPr="0005226A">
              <w:rPr>
                <w:rFonts w:ascii="Arial" w:hAnsi="Arial" w:cs="Arial"/>
                <w:b/>
                <w:bCs/>
                <w:lang w:val="en-US"/>
              </w:rPr>
              <w:t xml:space="preserve">: Mon, </w:t>
            </w:r>
            <w:r w:rsidR="001C3607">
              <w:rPr>
                <w:rFonts w:ascii="Arial" w:hAnsi="Arial" w:cs="Arial"/>
                <w:b/>
                <w:bCs/>
                <w:lang w:val="en-DE"/>
              </w:rPr>
              <w:t>March</w:t>
            </w:r>
            <w:r w:rsidRPr="0005226A">
              <w:rPr>
                <w:rFonts w:ascii="Arial" w:hAnsi="Arial" w:cs="Arial"/>
                <w:b/>
                <w:bCs/>
                <w:lang w:val="en-US"/>
              </w:rPr>
              <w:t xml:space="preserve"> </w:t>
            </w:r>
            <w:r w:rsidR="001C3607">
              <w:rPr>
                <w:rFonts w:ascii="Arial" w:hAnsi="Arial" w:cs="Arial"/>
                <w:b/>
                <w:bCs/>
                <w:lang w:val="en-DE"/>
              </w:rPr>
              <w:t>18</w:t>
            </w:r>
            <w:r w:rsidRPr="0005226A">
              <w:rPr>
                <w:rFonts w:ascii="Arial" w:hAnsi="Arial" w:cs="Arial"/>
                <w:b/>
                <w:bCs/>
                <w:lang w:val="en-US"/>
              </w:rPr>
              <w:t xml:space="preserve">, 09h00 </w:t>
            </w:r>
            <w:r w:rsidR="00A869A9" w:rsidRPr="0005226A">
              <w:rPr>
                <w:rFonts w:ascii="Arial" w:hAnsi="Arial" w:cs="Arial"/>
                <w:b/>
                <w:bCs/>
                <w:lang w:val="en-US"/>
              </w:rPr>
              <w:t>(</w:t>
            </w:r>
            <w:r w:rsidR="006237DE">
              <w:rPr>
                <w:rFonts w:ascii="Arial" w:hAnsi="Arial" w:cs="Arial"/>
                <w:b/>
                <w:bCs/>
                <w:lang w:val="en-DE"/>
              </w:rPr>
              <w:t>CET</w:t>
            </w:r>
            <w:r w:rsidR="00A869A9" w:rsidRPr="0005226A">
              <w:rPr>
                <w:rFonts w:ascii="Arial" w:hAnsi="Arial" w:cs="Arial"/>
                <w:b/>
                <w:bCs/>
                <w:lang w:val="en-US"/>
              </w:rPr>
              <w:t>)</w:t>
            </w:r>
          </w:p>
          <w:p w14:paraId="1E708020" w14:textId="22E8401F"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1C3607">
              <w:rPr>
                <w:rFonts w:ascii="Arial" w:hAnsi="Arial" w:cs="Arial"/>
                <w:b/>
                <w:bCs/>
                <w:lang w:val="en-DE"/>
              </w:rPr>
              <w:t>March</w:t>
            </w:r>
            <w:r w:rsidRPr="0005226A">
              <w:rPr>
                <w:rFonts w:ascii="Arial" w:hAnsi="Arial" w:cs="Arial"/>
                <w:b/>
                <w:bCs/>
                <w:lang w:val="en-US"/>
              </w:rPr>
              <w:t xml:space="preserve"> </w:t>
            </w:r>
            <w:proofErr w:type="gramStart"/>
            <w:r w:rsidR="001C3607">
              <w:rPr>
                <w:rFonts w:ascii="Arial" w:hAnsi="Arial" w:cs="Arial"/>
                <w:b/>
                <w:bCs/>
                <w:lang w:val="en-DE"/>
              </w:rPr>
              <w:t>18</w:t>
            </w:r>
            <w:r w:rsidRPr="0005226A">
              <w:rPr>
                <w:rFonts w:ascii="Arial" w:hAnsi="Arial" w:cs="Arial"/>
                <w:b/>
                <w:bCs/>
                <w:lang w:val="en-US"/>
              </w:rPr>
              <w:t>,  09</w:t>
            </w:r>
            <w:proofErr w:type="gramEnd"/>
            <w:r w:rsidRPr="0005226A">
              <w:rPr>
                <w:rFonts w:ascii="Arial" w:hAnsi="Arial" w:cs="Arial"/>
                <w:b/>
                <w:bCs/>
                <w:lang w:val="en-US"/>
              </w:rPr>
              <w:t xml:space="preserve">h00 – 17h30 </w:t>
            </w:r>
            <w:r w:rsidR="00A869A9" w:rsidRPr="0005226A">
              <w:rPr>
                <w:rFonts w:ascii="Arial" w:hAnsi="Arial" w:cs="Arial"/>
                <w:b/>
                <w:bCs/>
                <w:lang w:val="en-US"/>
              </w:rPr>
              <w:t>(</w:t>
            </w:r>
            <w:r w:rsidR="001C3607">
              <w:rPr>
                <w:rFonts w:ascii="Arial" w:hAnsi="Arial" w:cs="Arial"/>
                <w:b/>
                <w:bCs/>
                <w:lang w:val="en-DE"/>
              </w:rPr>
              <w:t>CET</w:t>
            </w:r>
            <w:r w:rsidR="00A869A9" w:rsidRPr="0005226A">
              <w:rPr>
                <w:rFonts w:ascii="Arial" w:hAnsi="Arial" w:cs="Arial"/>
                <w:b/>
                <w:bCs/>
                <w:lang w:val="en-US"/>
              </w:rPr>
              <w:t>)</w:t>
            </w:r>
          </w:p>
          <w:p w14:paraId="5CF00BB0" w14:textId="43DB9F6A"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7D389A98"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1C3607">
              <w:rPr>
                <w:rFonts w:ascii="Arial" w:hAnsi="Arial" w:cs="Arial"/>
                <w:b/>
                <w:bCs/>
                <w:lang w:val="en-DE"/>
              </w:rPr>
              <w:t>March</w:t>
            </w:r>
            <w:r w:rsidRPr="0005226A">
              <w:rPr>
                <w:rFonts w:ascii="Arial" w:hAnsi="Arial" w:cs="Arial"/>
                <w:b/>
                <w:bCs/>
                <w:lang w:val="en-US"/>
              </w:rPr>
              <w:t xml:space="preserve"> </w:t>
            </w:r>
            <w:proofErr w:type="gramStart"/>
            <w:r w:rsidR="001C3607">
              <w:rPr>
                <w:rFonts w:ascii="Arial" w:hAnsi="Arial" w:cs="Arial"/>
                <w:b/>
                <w:bCs/>
                <w:lang w:val="en-DE"/>
              </w:rPr>
              <w:t>19</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w:t>
            </w:r>
            <w:r w:rsidR="006237DE">
              <w:rPr>
                <w:rFonts w:ascii="Arial" w:hAnsi="Arial" w:cs="Arial"/>
                <w:b/>
                <w:bCs/>
                <w:lang w:val="en-DE"/>
              </w:rPr>
              <w:t>CET</w:t>
            </w:r>
            <w:r w:rsidR="004F5561" w:rsidRPr="0005226A">
              <w:rPr>
                <w:rFonts w:ascii="Arial" w:hAnsi="Arial" w:cs="Arial"/>
                <w:b/>
                <w:bCs/>
                <w:lang w:val="en-US"/>
              </w:rPr>
              <w:t>)</w:t>
            </w:r>
            <w:r w:rsidRPr="0005226A">
              <w:rPr>
                <w:rFonts w:ascii="Arial" w:hAnsi="Arial" w:cs="Arial"/>
                <w:b/>
                <w:bCs/>
                <w:lang w:val="en-US"/>
              </w:rPr>
              <w:t xml:space="preserve"> </w:t>
            </w:r>
          </w:p>
          <w:p w14:paraId="25B64465"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680F7EC" w:rsidR="003E444D" w:rsidRPr="00105614"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A3542E9" w14:textId="73D71A10" w:rsidR="003E444D"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1C3607">
              <w:rPr>
                <w:rFonts w:ascii="Arial" w:hAnsi="Arial" w:cs="Arial"/>
                <w:b/>
                <w:bCs/>
                <w:lang w:val="en-US"/>
              </w:rPr>
              <w:t>#103</w:t>
            </w:r>
            <w:r w:rsidRPr="0005226A">
              <w:rPr>
                <w:rFonts w:ascii="Arial" w:hAnsi="Arial" w:cs="Arial"/>
                <w:b/>
                <w:bCs/>
                <w:lang w:val="en-US"/>
              </w:rPr>
              <w:t xml:space="preserve">: Tue, </w:t>
            </w:r>
            <w:r w:rsidR="001C3607">
              <w:rPr>
                <w:rFonts w:ascii="Arial" w:hAnsi="Arial" w:cs="Arial"/>
                <w:b/>
                <w:bCs/>
                <w:lang w:val="en-DE"/>
              </w:rPr>
              <w:t>March</w:t>
            </w:r>
            <w:r w:rsidRPr="0005226A">
              <w:rPr>
                <w:rFonts w:ascii="Arial" w:hAnsi="Arial" w:cs="Arial"/>
                <w:b/>
                <w:bCs/>
                <w:lang w:val="en-US"/>
              </w:rPr>
              <w:t xml:space="preserve"> </w:t>
            </w:r>
            <w:r w:rsidR="001C3607">
              <w:rPr>
                <w:rFonts w:ascii="Arial" w:hAnsi="Arial" w:cs="Arial"/>
                <w:b/>
                <w:bCs/>
                <w:lang w:val="en-DE"/>
              </w:rPr>
              <w:t>19</w:t>
            </w:r>
            <w:r w:rsidRPr="0005226A">
              <w:rPr>
                <w:rFonts w:ascii="Arial" w:hAnsi="Arial" w:cs="Arial"/>
                <w:b/>
                <w:bCs/>
                <w:lang w:val="en-US"/>
              </w:rPr>
              <w:t xml:space="preserve">, 17h30 </w:t>
            </w:r>
            <w:r w:rsidR="004F5561" w:rsidRPr="0005226A">
              <w:rPr>
                <w:rFonts w:ascii="Arial" w:hAnsi="Arial" w:cs="Arial"/>
                <w:b/>
                <w:bCs/>
                <w:lang w:val="en-US"/>
              </w:rPr>
              <w:t>(</w:t>
            </w:r>
            <w:r w:rsidR="001C3607">
              <w:rPr>
                <w:rFonts w:ascii="Arial" w:hAnsi="Arial" w:cs="Arial"/>
                <w:b/>
                <w:bCs/>
                <w:lang w:val="en-DE"/>
              </w:rPr>
              <w:t>CET</w:t>
            </w:r>
            <w:r w:rsidR="004F5561" w:rsidRPr="0005226A">
              <w:rPr>
                <w:rFonts w:ascii="Arial" w:hAnsi="Arial" w:cs="Arial"/>
                <w:b/>
                <w:bCs/>
                <w:lang w:val="en-US"/>
              </w:rPr>
              <w:t>)</w:t>
            </w:r>
          </w:p>
          <w:p w14:paraId="1E0FDBB0" w14:textId="2164F551" w:rsidR="00904028" w:rsidRDefault="00904028" w:rsidP="00521A88">
            <w:pPr>
              <w:numPr>
                <w:ilvl w:val="0"/>
                <w:numId w:val="6"/>
              </w:numPr>
              <w:overflowPunct/>
              <w:autoSpaceDE/>
              <w:autoSpaceDN/>
              <w:adjustRightInd/>
              <w:spacing w:after="0"/>
              <w:textAlignment w:val="auto"/>
              <w:rPr>
                <w:rFonts w:ascii="Arial" w:hAnsi="Arial" w:cs="Arial"/>
                <w:b/>
                <w:bCs/>
                <w:lang w:val="en-US"/>
              </w:rPr>
            </w:pPr>
            <w:r>
              <w:rPr>
                <w:rFonts w:ascii="Arial" w:hAnsi="Arial" w:cs="Arial"/>
                <w:b/>
                <w:bCs/>
                <w:lang w:val="en-US"/>
              </w:rPr>
              <w:t>Joint session SA, RAN CT on 6G timeline</w:t>
            </w:r>
          </w:p>
          <w:p w14:paraId="6C392FA3" w14:textId="604DBD53" w:rsidR="00904028" w:rsidRPr="0005226A" w:rsidRDefault="00904028" w:rsidP="00904028">
            <w:pPr>
              <w:overflowPunct/>
              <w:autoSpaceDE/>
              <w:autoSpaceDN/>
              <w:adjustRightInd/>
              <w:spacing w:after="0"/>
              <w:ind w:left="360"/>
              <w:textAlignment w:val="auto"/>
              <w:rPr>
                <w:rFonts w:ascii="Arial" w:hAnsi="Arial" w:cs="Arial"/>
                <w:b/>
                <w:bCs/>
                <w:lang w:val="en-US"/>
              </w:rPr>
            </w:pPr>
            <w:r>
              <w:rPr>
                <w:rFonts w:ascii="Arial" w:hAnsi="Arial" w:cs="Arial"/>
                <w:b/>
                <w:bCs/>
                <w:lang w:val="en-US"/>
              </w:rPr>
              <w:t>Wednesday March 20, 14h00</w:t>
            </w:r>
          </w:p>
          <w:bookmarkEnd w:id="2"/>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21B872FB" w14:textId="6D779B31" w:rsidR="0045787A" w:rsidRPr="00D60047" w:rsidRDefault="0045787A" w:rsidP="006237DE">
            <w:pPr>
              <w:tabs>
                <w:tab w:val="left" w:pos="1939"/>
                <w:tab w:val="left" w:pos="2506"/>
              </w:tabs>
              <w:spacing w:after="0"/>
              <w:ind w:left="593" w:hanging="425"/>
              <w:rPr>
                <w:rFonts w:ascii="Arial" w:hAnsi="Arial" w:cs="Arial"/>
              </w:rPr>
            </w:pPr>
            <w:bookmarkStart w:id="3" w:name="_Hlk151372232"/>
            <w:r w:rsidRPr="00D60047">
              <w:rPr>
                <w:rFonts w:ascii="Arial" w:hAnsi="Arial" w:cs="Arial"/>
                <w:lang w:val="en-US"/>
              </w:rPr>
              <w:t>(1) Initial Agenda:</w:t>
            </w:r>
            <w:r w:rsidRPr="00D60047">
              <w:rPr>
                <w:rFonts w:ascii="Arial" w:hAnsi="Arial" w:cs="Arial"/>
                <w:lang w:val="en-US"/>
              </w:rPr>
              <w:tab/>
            </w:r>
            <w:r w:rsidR="00D60047">
              <w:rPr>
                <w:rFonts w:ascii="Arial" w:hAnsi="Arial" w:cs="Arial"/>
                <w:lang w:val="en-US"/>
              </w:rPr>
              <w:br/>
            </w:r>
            <w:r w:rsidRPr="00D60047">
              <w:rPr>
                <w:rFonts w:ascii="Arial" w:hAnsi="Arial" w:cs="Arial"/>
                <w:lang w:val="en-DE"/>
              </w:rPr>
              <w:t>M</w:t>
            </w:r>
            <w:r w:rsidRPr="00D60047">
              <w:rPr>
                <w:rFonts w:ascii="Arial" w:hAnsi="Arial" w:cs="Arial"/>
              </w:rPr>
              <w:t>o</w:t>
            </w:r>
            <w:r w:rsidRPr="00D60047">
              <w:rPr>
                <w:rFonts w:ascii="Arial" w:hAnsi="Arial" w:cs="Arial"/>
                <w:lang w:val="en-DE"/>
              </w:rPr>
              <w:t>n</w:t>
            </w:r>
            <w:r w:rsidRPr="00D60047">
              <w:rPr>
                <w:rFonts w:ascii="Arial" w:hAnsi="Arial" w:cs="Arial"/>
                <w:lang w:val="en-US"/>
              </w:rPr>
              <w:tab/>
            </w:r>
            <w:r w:rsidRPr="00D60047">
              <w:rPr>
                <w:rFonts w:ascii="Arial" w:hAnsi="Arial" w:cs="Arial"/>
                <w:lang w:val="en-DE"/>
              </w:rPr>
              <w:t>0</w:t>
            </w:r>
            <w:r w:rsidR="001C3607">
              <w:rPr>
                <w:rFonts w:ascii="Arial" w:hAnsi="Arial" w:cs="Arial"/>
                <w:lang w:val="en-DE"/>
              </w:rPr>
              <w:t>4</w:t>
            </w:r>
            <w:r w:rsidRPr="00D60047">
              <w:rPr>
                <w:rFonts w:ascii="Arial" w:hAnsi="Arial" w:cs="Arial"/>
                <w:lang w:val="en-US"/>
              </w:rPr>
              <w:t>.</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13:00 UTC</w:t>
            </w:r>
          </w:p>
          <w:p w14:paraId="3C1FC650" w14:textId="4028892C" w:rsidR="0045787A" w:rsidRPr="00D60047"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D60047">
              <w:rPr>
                <w:rFonts w:ascii="Arial" w:hAnsi="Arial" w:cs="Arial"/>
                <w:lang w:val="en-US"/>
              </w:rPr>
              <w:lastRenderedPageBreak/>
              <w:t>(2) Comments to agenda:</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Thu </w:t>
            </w:r>
            <w:r w:rsidRPr="00D60047">
              <w:rPr>
                <w:rFonts w:ascii="Arial" w:hAnsi="Arial" w:cs="Arial"/>
                <w:lang w:val="en-US"/>
              </w:rPr>
              <w:tab/>
            </w:r>
            <w:r w:rsidRPr="00D60047">
              <w:rPr>
                <w:rFonts w:ascii="Arial" w:hAnsi="Arial" w:cs="Arial"/>
                <w:lang w:val="en-DE"/>
              </w:rPr>
              <w:t>0</w:t>
            </w:r>
            <w:r w:rsidR="001C3607">
              <w:rPr>
                <w:rFonts w:ascii="Arial" w:hAnsi="Arial" w:cs="Arial"/>
                <w:lang w:val="en-DE"/>
              </w:rPr>
              <w:t>7</w:t>
            </w:r>
            <w:r w:rsidRPr="00D60047">
              <w:rPr>
                <w:rFonts w:ascii="Arial" w:hAnsi="Arial" w:cs="Arial"/>
                <w:lang w:val="en-US"/>
              </w:rPr>
              <w:t>.</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22:30 UTC</w:t>
            </w:r>
          </w:p>
          <w:p w14:paraId="2A07B2F5" w14:textId="7F8FBAEB" w:rsidR="0045787A" w:rsidRPr="00D60047"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D60047">
              <w:rPr>
                <w:rFonts w:ascii="Arial" w:hAnsi="Arial" w:cs="Arial"/>
                <w:lang w:val="en-US"/>
              </w:rPr>
              <w:t xml:space="preserve">(3) </w:t>
            </w:r>
            <w:proofErr w:type="spellStart"/>
            <w:r w:rsidRPr="00D60047">
              <w:rPr>
                <w:rFonts w:ascii="Arial" w:hAnsi="Arial" w:cs="Arial"/>
                <w:lang w:val="en-US"/>
              </w:rPr>
              <w:t>Tdoc</w:t>
            </w:r>
            <w:proofErr w:type="spellEnd"/>
            <w:r w:rsidRPr="00D60047">
              <w:rPr>
                <w:rFonts w:ascii="Arial" w:hAnsi="Arial" w:cs="Arial"/>
                <w:lang w:val="en-US"/>
              </w:rPr>
              <w:t xml:space="preserve"> submission</w:t>
            </w:r>
            <w:r w:rsidR="00D60047">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Pr="00D60047">
              <w:rPr>
                <w:rFonts w:ascii="Arial" w:hAnsi="Arial" w:cs="Arial"/>
                <w:lang w:val="en-DE"/>
              </w:rPr>
              <w:t>0</w:t>
            </w:r>
            <w:r w:rsidR="001C3607">
              <w:rPr>
                <w:rFonts w:ascii="Arial" w:hAnsi="Arial" w:cs="Arial"/>
                <w:lang w:val="en-DE"/>
              </w:rPr>
              <w:t>8</w:t>
            </w:r>
            <w:r w:rsidRPr="00D60047">
              <w:rPr>
                <w:rFonts w:ascii="Arial" w:hAnsi="Arial" w:cs="Arial"/>
                <w:lang w:val="en-DE"/>
              </w:rPr>
              <w:t>.</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22:30 UTC</w:t>
            </w:r>
          </w:p>
          <w:p w14:paraId="04693288" w14:textId="5C9599BE" w:rsidR="0045787A" w:rsidRPr="00D60047"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D60047">
              <w:rPr>
                <w:rFonts w:ascii="Arial" w:hAnsi="Arial" w:cs="Arial"/>
                <w:lang w:val="en-DE"/>
              </w:rPr>
              <w:t xml:space="preserve">(4) </w:t>
            </w:r>
            <w:r w:rsidRPr="00D60047">
              <w:rPr>
                <w:rFonts w:ascii="Arial" w:hAnsi="Arial" w:cs="Arial"/>
                <w:lang w:val="en-US"/>
              </w:rPr>
              <w:t>Cut-off date to challenge working agreement</w:t>
            </w:r>
            <w:r w:rsidRPr="00D60047">
              <w:rPr>
                <w:rFonts w:ascii="Arial" w:hAnsi="Arial" w:cs="Arial"/>
                <w:lang w:val="en-DE"/>
              </w:rPr>
              <w:t>(</w:t>
            </w:r>
            <w:r w:rsidRPr="00D60047">
              <w:rPr>
                <w:rFonts w:ascii="Arial" w:hAnsi="Arial" w:cs="Arial"/>
                <w:lang w:val="en-US"/>
              </w:rPr>
              <w:t>s</w:t>
            </w:r>
            <w:r w:rsidRPr="00D60047">
              <w:rPr>
                <w:rFonts w:ascii="Arial" w:hAnsi="Arial" w:cs="Arial"/>
                <w:lang w:val="en-DE"/>
              </w:rPr>
              <w:t>)</w:t>
            </w:r>
            <w:r w:rsidRPr="00D60047">
              <w:rPr>
                <w:rFonts w:ascii="Arial" w:hAnsi="Arial" w:cs="Arial"/>
                <w:lang w:val="en-US"/>
              </w:rPr>
              <w:t xml:space="preserve"> </w:t>
            </w:r>
            <w:r w:rsidRPr="00D60047">
              <w:rPr>
                <w:rFonts w:ascii="Arial" w:hAnsi="Arial" w:cs="Arial"/>
                <w:lang w:val="en-DE"/>
              </w:rPr>
              <w:t>(i</w:t>
            </w:r>
            <w:r w:rsidRPr="00D60047">
              <w:rPr>
                <w:rFonts w:ascii="Arial" w:hAnsi="Arial" w:cs="Arial"/>
              </w:rPr>
              <w:t>f</w:t>
            </w:r>
            <w:r w:rsidRPr="00D60047">
              <w:rPr>
                <w:rFonts w:ascii="Arial" w:hAnsi="Arial" w:cs="Arial"/>
                <w:lang w:val="en-DE"/>
              </w:rPr>
              <w:t xml:space="preserve"> </w:t>
            </w:r>
            <w:r w:rsidRPr="00D60047">
              <w:rPr>
                <w:rFonts w:ascii="Arial" w:hAnsi="Arial" w:cs="Arial"/>
              </w:rPr>
              <w:t>a</w:t>
            </w:r>
            <w:proofErr w:type="spellStart"/>
            <w:r w:rsidRPr="00D60047">
              <w:rPr>
                <w:rFonts w:ascii="Arial" w:hAnsi="Arial" w:cs="Arial"/>
                <w:lang w:val="en-DE"/>
              </w:rPr>
              <w:t>ny</w:t>
            </w:r>
            <w:proofErr w:type="spellEnd"/>
            <w:r w:rsidRPr="00D60047">
              <w:rPr>
                <w:rFonts w:ascii="Arial" w:hAnsi="Arial" w:cs="Arial"/>
                <w:lang w:val="en-DE"/>
              </w:rPr>
              <w:t>)</w:t>
            </w:r>
            <w:r w:rsidRPr="00D60047">
              <w:rPr>
                <w:rFonts w:ascii="Arial" w:hAnsi="Arial" w:cs="Arial"/>
                <w:lang w:val="en-DE"/>
              </w:rPr>
              <w:br/>
            </w:r>
            <w:r w:rsidRPr="00D60047">
              <w:rPr>
                <w:rFonts w:ascii="Arial" w:hAnsi="Arial" w:cs="Arial"/>
                <w:lang w:val="en-US"/>
              </w:rPr>
              <w:t xml:space="preserve">Sun </w:t>
            </w:r>
            <w:r w:rsidRPr="00D60047">
              <w:rPr>
                <w:rFonts w:ascii="Arial" w:hAnsi="Arial" w:cs="Arial"/>
                <w:lang w:val="en-DE"/>
              </w:rPr>
              <w:tab/>
            </w:r>
            <w:r w:rsidR="003D2A6D">
              <w:rPr>
                <w:rFonts w:ascii="Arial" w:hAnsi="Arial" w:cs="Arial"/>
                <w:lang w:val="en-DE"/>
              </w:rPr>
              <w:t>1</w:t>
            </w:r>
            <w:r w:rsidRPr="00D60047">
              <w:rPr>
                <w:rFonts w:ascii="Arial" w:hAnsi="Arial" w:cs="Arial"/>
                <w:lang w:val="en-US"/>
              </w:rPr>
              <w:t>0.</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24:00 UTC</w:t>
            </w:r>
          </w:p>
          <w:p w14:paraId="52C4307F" w14:textId="4802B365" w:rsidR="0045787A" w:rsidRPr="00D60047"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D60047">
              <w:rPr>
                <w:rFonts w:ascii="Arial" w:hAnsi="Arial" w:cs="Arial"/>
                <w:lang w:val="en-US"/>
              </w:rPr>
              <w:t>(</w:t>
            </w:r>
            <w:r w:rsidRPr="00D60047">
              <w:rPr>
                <w:rFonts w:ascii="Arial" w:hAnsi="Arial" w:cs="Arial"/>
                <w:lang w:val="en-DE"/>
              </w:rPr>
              <w:t>5</w:t>
            </w:r>
            <w:r w:rsidRPr="00D60047">
              <w:rPr>
                <w:rFonts w:ascii="Arial" w:hAnsi="Arial" w:cs="Arial"/>
                <w:lang w:val="en-US"/>
              </w:rPr>
              <w:t>) Meeting Registration:</w:t>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003D2A6D">
              <w:rPr>
                <w:rFonts w:ascii="Arial" w:hAnsi="Arial" w:cs="Arial"/>
                <w:lang w:val="en-DE"/>
              </w:rPr>
              <w:t>11</w:t>
            </w:r>
            <w:r w:rsidRPr="00D60047">
              <w:rPr>
                <w:rFonts w:ascii="Arial" w:hAnsi="Arial" w:cs="Arial"/>
                <w:lang w:val="en-US"/>
              </w:rPr>
              <w:t>.</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08:00 UTC</w:t>
            </w:r>
          </w:p>
          <w:p w14:paraId="4B854E9B" w14:textId="2AA9046E" w:rsidR="0045787A" w:rsidRPr="00D60047"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D60047">
              <w:rPr>
                <w:rFonts w:ascii="Arial" w:hAnsi="Arial" w:cs="Arial"/>
                <w:lang w:val="en-US"/>
              </w:rPr>
              <w:t>(</w:t>
            </w:r>
            <w:r w:rsidRPr="00D60047">
              <w:rPr>
                <w:rFonts w:ascii="Arial" w:hAnsi="Arial" w:cs="Arial"/>
                <w:lang w:val="en-DE"/>
              </w:rPr>
              <w:t>6</w:t>
            </w:r>
            <w:r w:rsidRPr="00D60047">
              <w:rPr>
                <w:rFonts w:ascii="Arial" w:hAnsi="Arial" w:cs="Arial"/>
                <w:lang w:val="en-US"/>
              </w:rPr>
              <w:t>) Initial comment phase:</w:t>
            </w:r>
            <w:r w:rsidRPr="00D60047">
              <w:rPr>
                <w:rFonts w:ascii="Arial" w:hAnsi="Arial" w:cs="Arial"/>
                <w:lang w:val="en-US"/>
              </w:rPr>
              <w:tab/>
            </w:r>
            <w:r w:rsidR="006237DE">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003D2A6D">
              <w:rPr>
                <w:rFonts w:ascii="Arial" w:hAnsi="Arial" w:cs="Arial"/>
                <w:lang w:val="en-DE"/>
              </w:rPr>
              <w:t>15</w:t>
            </w:r>
            <w:r w:rsidRPr="00D60047">
              <w:rPr>
                <w:rFonts w:ascii="Arial" w:hAnsi="Arial" w:cs="Arial"/>
                <w:lang w:val="en-US"/>
              </w:rPr>
              <w:t>.</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22:30 UTC</w:t>
            </w:r>
          </w:p>
          <w:p w14:paraId="54255B50" w14:textId="29C85107" w:rsidR="0045787A" w:rsidRPr="001C3607" w:rsidRDefault="0045787A" w:rsidP="006237DE">
            <w:pPr>
              <w:tabs>
                <w:tab w:val="left" w:pos="1939"/>
                <w:tab w:val="left" w:pos="2506"/>
              </w:tabs>
              <w:overflowPunct/>
              <w:autoSpaceDE/>
              <w:autoSpaceDN/>
              <w:adjustRightInd/>
              <w:spacing w:after="0"/>
              <w:ind w:left="593" w:hanging="425"/>
              <w:textAlignment w:val="auto"/>
              <w:rPr>
                <w:rFonts w:ascii="Arial" w:hAnsi="Arial" w:cs="Arial"/>
                <w:lang w:val="en-DE"/>
              </w:rPr>
            </w:pPr>
            <w:r w:rsidRPr="00D60047">
              <w:rPr>
                <w:rFonts w:ascii="Arial" w:hAnsi="Arial" w:cs="Arial"/>
                <w:lang w:val="en-US"/>
              </w:rPr>
              <w:t>(</w:t>
            </w:r>
            <w:r w:rsidRPr="00D60047">
              <w:rPr>
                <w:rFonts w:ascii="Arial" w:hAnsi="Arial" w:cs="Arial"/>
                <w:lang w:val="en-DE"/>
              </w:rPr>
              <w:t>7</w:t>
            </w:r>
            <w:r w:rsidRPr="00D60047">
              <w:rPr>
                <w:rFonts w:ascii="Arial" w:hAnsi="Arial" w:cs="Arial"/>
                <w:lang w:val="en-US"/>
              </w:rPr>
              <w:t xml:space="preserve">) Revisions submission: </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1</w:t>
            </w:r>
            <w:r w:rsidR="001C3607">
              <w:rPr>
                <w:rFonts w:ascii="Arial" w:hAnsi="Arial" w:cs="Arial"/>
                <w:lang w:val="en-DE"/>
              </w:rPr>
              <w:t>8</w:t>
            </w:r>
            <w:r w:rsidRPr="00D60047">
              <w:rPr>
                <w:rFonts w:ascii="Arial" w:hAnsi="Arial" w:cs="Arial"/>
                <w:lang w:val="en-US"/>
              </w:rPr>
              <w:t>.</w:t>
            </w:r>
            <w:r w:rsidR="001C3607">
              <w:rPr>
                <w:rFonts w:ascii="Arial" w:hAnsi="Arial" w:cs="Arial"/>
                <w:lang w:val="en-DE"/>
              </w:rPr>
              <w:t>03</w:t>
            </w:r>
            <w:r w:rsidRPr="00D60047">
              <w:rPr>
                <w:rFonts w:ascii="Arial" w:hAnsi="Arial" w:cs="Arial"/>
                <w:lang w:val="en-US"/>
              </w:rPr>
              <w:t>.202</w:t>
            </w:r>
            <w:r w:rsidR="001C3607">
              <w:rPr>
                <w:rFonts w:ascii="Arial" w:hAnsi="Arial" w:cs="Arial"/>
                <w:lang w:val="en-DE"/>
              </w:rPr>
              <w:t>4</w:t>
            </w:r>
            <w:r w:rsidRPr="00D60047">
              <w:rPr>
                <w:rFonts w:ascii="Arial" w:hAnsi="Arial" w:cs="Arial"/>
                <w:lang w:val="en-US"/>
              </w:rPr>
              <w:t xml:space="preserve"> 22:30 </w:t>
            </w:r>
            <w:r w:rsidR="001C3607">
              <w:rPr>
                <w:rFonts w:ascii="Arial" w:hAnsi="Arial" w:cs="Arial"/>
                <w:lang w:val="en-DE"/>
              </w:rPr>
              <w:t>CET</w:t>
            </w:r>
          </w:p>
          <w:bookmarkEnd w:id="1"/>
          <w:bookmarkEnd w:id="3"/>
          <w:p w14:paraId="5BDD248C" w14:textId="355F3D1E" w:rsidR="002D1564" w:rsidRPr="0005226A"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0"/>
      <w:tr w:rsidR="00997251" w:rsidRPr="00C22AF9" w14:paraId="23D926BC"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30823468" w:rsidR="00997251" w:rsidRPr="0005226A" w:rsidRDefault="00997251"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54C1F934" w:rsidR="00997251" w:rsidRPr="0005226A"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D55EF16" w:rsidR="00997251" w:rsidRPr="0005226A"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05226A"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05226A" w:rsidRDefault="00997251" w:rsidP="00CC4CE4">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BFC29FE" w14:textId="2DF9DD93" w:rsidR="000D600A" w:rsidRPr="0005226A" w:rsidRDefault="000D600A" w:rsidP="000D600A">
            <w:pPr>
              <w:spacing w:after="0"/>
              <w:rPr>
                <w:rFonts w:ascii="Arial" w:hAnsi="Arial" w:cs="Arial"/>
                <w:lang w:val="en-US"/>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73E3DBFF" w14:textId="55335968" w:rsidR="000D600A" w:rsidRPr="0005226A" w:rsidRDefault="000D600A" w:rsidP="000D600A">
            <w:pPr>
              <w:spacing w:after="0"/>
              <w:rPr>
                <w:rFonts w:ascii="Arial" w:hAnsi="Arial" w:cs="Arial"/>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77BC6F7" w14:textId="3AD33F62" w:rsidR="000D600A" w:rsidRPr="0005226A" w:rsidRDefault="000D600A" w:rsidP="000D600A">
            <w:pPr>
              <w:overflowPunct/>
              <w:spacing w:after="0"/>
              <w:textAlignment w:val="auto"/>
              <w:rPr>
                <w:rFonts w:ascii="Arial" w:eastAsia="MS Mincho" w:hAnsi="Arial" w:cs="Arial"/>
                <w:lang w:val="en-US" w:eastAsia="de-DE"/>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8CB8FD"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BA191C8" w14:textId="77777777" w:rsidR="000D600A" w:rsidRPr="0005226A" w:rsidRDefault="000D600A" w:rsidP="000D600A">
            <w:pPr>
              <w:spacing w:after="0"/>
              <w:rPr>
                <w:rFonts w:ascii="Arial" w:hAnsi="Arial" w:cs="Arial"/>
                <w:lang w:val="sv-SE"/>
              </w:rPr>
            </w:pPr>
          </w:p>
        </w:tc>
      </w:tr>
      <w:tr w:rsidR="000D600A" w:rsidRPr="00C22AF9" w14:paraId="3DEF845B"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0D600A" w:rsidRPr="00107C20" w:rsidRDefault="000D600A" w:rsidP="000D600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496F71" w14:textId="2AFB9E3A" w:rsidR="000D600A" w:rsidRPr="0005226A" w:rsidRDefault="000D600A" w:rsidP="000D600A">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45415A" w14:textId="14520E4F" w:rsidR="000D600A" w:rsidRPr="0005226A" w:rsidRDefault="000D600A" w:rsidP="000D600A">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E90AE9" w14:textId="65B60E5E" w:rsidR="000D600A" w:rsidRPr="0005226A" w:rsidRDefault="000D600A" w:rsidP="000D600A">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547817"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8FF67A" w14:textId="77777777" w:rsidR="000D600A" w:rsidRPr="0005226A" w:rsidRDefault="000D600A" w:rsidP="000D600A">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F61E6D" w:rsidRPr="00865F6C" w14:paraId="10746469"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F61E6D" w:rsidRPr="00B56ADB" w:rsidRDefault="00F61E6D"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F61E6D" w:rsidRPr="00B56ADB"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F61E6D" w:rsidRPr="00B56ADB" w:rsidRDefault="00F61E6D"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F61E6D" w:rsidRPr="00B56ADB"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F61E6D" w:rsidRPr="00B56ADB" w:rsidRDefault="00F61E6D"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F61E6D" w:rsidRPr="00C22AF9" w14:paraId="24CB6166"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69FF1330" w:rsidR="00F61E6D" w:rsidRPr="0005226A" w:rsidRDefault="00F61E6D" w:rsidP="00F61E6D">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66EE960B" w:rsidR="00F61E6D" w:rsidRPr="0005226A"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2C2D191" w:rsidR="00F61E6D" w:rsidRPr="0005226A" w:rsidRDefault="00F61E6D" w:rsidP="00F61E6D">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5C3B1C8A" w:rsidR="00F61E6D" w:rsidRPr="000A128E" w:rsidRDefault="00F61E6D" w:rsidP="00F61E6D">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F61E6D" w:rsidRPr="0005226A" w:rsidRDefault="00F61E6D" w:rsidP="00F61E6D">
            <w:pPr>
              <w:spacing w:after="0"/>
              <w:rPr>
                <w:rFonts w:ascii="Arial" w:hAnsi="Arial" w:cs="Arial"/>
                <w:lang w:val="en-US"/>
              </w:rPr>
            </w:pPr>
          </w:p>
        </w:tc>
      </w:tr>
      <w:tr w:rsidR="000A128E" w:rsidRPr="00C22AF9" w14:paraId="5940DF6B"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09CEAAB9" w:rsidR="000A128E" w:rsidRDefault="000A128E" w:rsidP="000A128E">
            <w:pPr>
              <w:spacing w:after="0"/>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257EBABD"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7990078E" w:rsidR="000A128E" w:rsidRPr="0005226A" w:rsidRDefault="000A128E" w:rsidP="000A128E">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0A128E"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0A128E" w:rsidRPr="0005226A" w:rsidRDefault="000A128E" w:rsidP="000A128E">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A80FD1"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0472D1" w14:paraId="782980A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A80FD1" w:rsidRPr="00C22AF9" w14:paraId="523C6A83"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504F23B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4E027BAB"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247F984D"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A80FD1" w:rsidRPr="0005226A" w:rsidRDefault="00A80FD1" w:rsidP="00A80FD1">
            <w:pPr>
              <w:spacing w:after="0"/>
              <w:rPr>
                <w:rFonts w:ascii="Arial" w:hAnsi="Arial" w:cs="Arial"/>
                <w:lang w:val="en-US"/>
              </w:rPr>
            </w:pPr>
          </w:p>
        </w:tc>
      </w:tr>
      <w:tr w:rsidR="00A80FD1" w:rsidRPr="00C22AF9" w14:paraId="34DB0BBB"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239D4A3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0B825FAE"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71A0018"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A80FD1" w:rsidRPr="0005226A" w:rsidRDefault="00A80FD1" w:rsidP="00A80FD1">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A80FD1" w:rsidRPr="00005166" w14:paraId="2B98A32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A80FD1" w:rsidRPr="0005226A" w:rsidRDefault="00A80FD1" w:rsidP="00A80FD1">
            <w:pPr>
              <w:spacing w:after="0"/>
              <w:rPr>
                <w:rFonts w:ascii="Arial" w:hAnsi="Arial" w:cs="Arial"/>
                <w:lang w:val="en-US"/>
              </w:rPr>
            </w:pPr>
          </w:p>
        </w:tc>
      </w:tr>
      <w:tr w:rsidR="00433A00" w:rsidRPr="00005166" w14:paraId="167C73D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33A00" w:rsidRPr="0005226A" w:rsidRDefault="00433A00" w:rsidP="00A80FD1">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05226A" w:rsidRDefault="00433A00" w:rsidP="00A80FD1">
            <w:pPr>
              <w:spacing w:after="0"/>
              <w:rPr>
                <w:rFonts w:ascii="Arial" w:hAnsi="Arial" w:cs="Arial"/>
                <w:lang w:val="en-US"/>
              </w:rPr>
            </w:pPr>
          </w:p>
        </w:tc>
      </w:tr>
      <w:tr w:rsidR="00A80FD1" w:rsidRPr="000472D1" w14:paraId="146A6CD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A80FD1" w:rsidRPr="00005166" w14:paraId="2EDEFF73"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A80FD1" w:rsidRPr="00107C20" w:rsidRDefault="00A80FD1"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A80FD1" w:rsidRPr="0005226A" w:rsidRDefault="00A80FD1"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A80FD1" w:rsidRPr="0005226A" w:rsidRDefault="00A80FD1"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A80FD1" w:rsidRPr="0005226A" w:rsidRDefault="00A80FD1" w:rsidP="00A80FD1">
            <w:pPr>
              <w:spacing w:after="0"/>
              <w:rPr>
                <w:rFonts w:ascii="Arial" w:hAnsi="Arial" w:cs="Arial"/>
                <w:snapToGrid w:val="0"/>
                <w:lang w:val="en-US"/>
              </w:rPr>
            </w:pPr>
          </w:p>
        </w:tc>
      </w:tr>
      <w:tr w:rsidR="00433A00" w:rsidRPr="00005166" w14:paraId="47D1BA23"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465E075B"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204D1A1C"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8EF54CD"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09511E5"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1DC345E" w14:textId="77777777" w:rsidR="00433A00" w:rsidRPr="0005226A" w:rsidRDefault="00433A00" w:rsidP="00A80FD1">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05226A"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4"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05226A" w:rsidRDefault="00A80FD1" w:rsidP="00A80FD1">
            <w:pPr>
              <w:spacing w:after="0"/>
              <w:rPr>
                <w:rFonts w:ascii="Arial" w:hAnsi="Arial" w:cs="Arial"/>
                <w:bCs/>
                <w:lang w:val="en-US"/>
              </w:rPr>
            </w:pPr>
          </w:p>
        </w:tc>
      </w:tr>
      <w:bookmarkEnd w:id="4"/>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112623F"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25BF34F0" w14:textId="3305D03C"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335E92C9" w14:textId="40CDD233"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05226A"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5E5867" w14:paraId="13CEB539"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05226A" w:rsidRDefault="003D2A6D" w:rsidP="003D2A6D">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47A6572D" w14:textId="37E710F4" w:rsidR="00A80FD1" w:rsidRPr="0005226A" w:rsidRDefault="003D2A6D" w:rsidP="003D2A6D">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A80FD1" w:rsidRPr="000472D1" w14:paraId="21D936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5AFF121F"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3DFD4E9" w14:textId="116140C9"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017F72B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4022884" w14:textId="7CEBEA10" w:rsidR="00A80FD1" w:rsidRPr="0005226A" w:rsidRDefault="00A80FD1" w:rsidP="00A80FD1">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A80FD1" w:rsidRPr="000472D1" w14:paraId="50FC037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02F9E12C"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74E17" w14:textId="515D4A58"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1813F9A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09E38F7" w14:textId="77777777" w:rsidR="00A80FD1" w:rsidRPr="0005226A" w:rsidRDefault="00A80FD1" w:rsidP="00A80FD1">
            <w:pPr>
              <w:spacing w:after="0"/>
              <w:rPr>
                <w:rFonts w:ascii="Arial" w:hAnsi="Arial" w:cs="Arial"/>
                <w:lang w:val="en-US"/>
              </w:rPr>
            </w:pPr>
          </w:p>
        </w:tc>
      </w:tr>
      <w:tr w:rsidR="00A80FD1" w:rsidRPr="000472D1" w14:paraId="00830A9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609128DA"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B80AB0" w14:textId="7E88C8ED"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7EC2AE" w14:textId="4740083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A80FD1"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05226A" w:rsidRDefault="00A80FD1" w:rsidP="00A80FD1">
            <w:pPr>
              <w:spacing w:after="0"/>
              <w:rPr>
                <w:rFonts w:ascii="Arial" w:hAnsi="Arial" w:cs="Arial"/>
                <w:lang w:val="en-US"/>
              </w:rPr>
            </w:pPr>
          </w:p>
        </w:tc>
      </w:tr>
      <w:tr w:rsidR="00A80FD1"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A80FD1"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05226A" w:rsidRDefault="00A80FD1" w:rsidP="00A80FD1">
            <w:pPr>
              <w:spacing w:after="0"/>
              <w:rPr>
                <w:rFonts w:ascii="Arial" w:hAnsi="Arial" w:cs="Arial"/>
                <w:lang w:val="en-US"/>
              </w:rPr>
            </w:pPr>
          </w:p>
        </w:tc>
      </w:tr>
      <w:tr w:rsidR="00A80FD1"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A80FD1"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05226A" w:rsidRDefault="00A80FD1" w:rsidP="00A80FD1">
            <w:pPr>
              <w:spacing w:after="0"/>
              <w:rPr>
                <w:rFonts w:ascii="Arial" w:hAnsi="Arial" w:cs="Arial"/>
                <w:lang w:val="en-US"/>
              </w:rPr>
            </w:pPr>
          </w:p>
        </w:tc>
      </w:tr>
      <w:tr w:rsidR="00A80FD1"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A80FD1"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05226A" w:rsidRDefault="00A80FD1"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05226A"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05226A"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05226A" w:rsidRDefault="00A80FD1" w:rsidP="00A80FD1">
            <w:pPr>
              <w:spacing w:after="0"/>
              <w:rPr>
                <w:rFonts w:ascii="Arial" w:hAnsi="Arial" w:cs="Arial"/>
                <w:lang w:val="fr-FR"/>
              </w:rPr>
            </w:pPr>
          </w:p>
        </w:tc>
      </w:tr>
      <w:tr w:rsidR="00A80FD1"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A80FD1" w:rsidRPr="001E7CB9" w14:paraId="010884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A80FD1" w:rsidRPr="0005226A" w:rsidRDefault="00A80FD1" w:rsidP="00A80FD1">
            <w:pPr>
              <w:spacing w:after="0"/>
              <w:rPr>
                <w:rFonts w:ascii="Arial" w:hAnsi="Arial" w:cs="Arial"/>
                <w:lang w:val="en-US"/>
              </w:rPr>
            </w:pPr>
          </w:p>
        </w:tc>
      </w:tr>
      <w:tr w:rsidR="00A80FD1" w:rsidRPr="001E7CB9" w14:paraId="60CAAC0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A80FD1" w:rsidRPr="001E7CB9" w14:paraId="7DFF73E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19A641AC"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416DAD" w14:textId="1354073C"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3BD91DA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BBA87FB" w14:textId="77777777" w:rsidR="00A80FD1" w:rsidRPr="0005226A" w:rsidRDefault="00A80FD1" w:rsidP="00A80FD1">
            <w:pPr>
              <w:spacing w:after="0"/>
              <w:rPr>
                <w:rFonts w:ascii="Arial" w:hAnsi="Arial" w:cs="Arial"/>
                <w:lang w:val="en-US"/>
              </w:rPr>
            </w:pPr>
          </w:p>
        </w:tc>
      </w:tr>
      <w:tr w:rsidR="00A80FD1"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A80FD1" w:rsidRPr="001E7CB9" w14:paraId="680362F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A80FD1" w:rsidRPr="0005226A" w:rsidRDefault="00A80FD1" w:rsidP="00A80FD1">
            <w:pPr>
              <w:spacing w:after="0"/>
              <w:rPr>
                <w:rFonts w:ascii="Arial" w:hAnsi="Arial" w:cs="Arial"/>
                <w:lang w:val="en-US"/>
              </w:rPr>
            </w:pPr>
          </w:p>
        </w:tc>
      </w:tr>
      <w:tr w:rsidR="00A80FD1"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18ABA792"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FDE126" w14:textId="0DE155F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1A3211C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A80FD1" w:rsidRPr="001E7CB9" w14:paraId="23A8ED4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A80FD1" w:rsidRPr="0005226A" w:rsidRDefault="00A80FD1" w:rsidP="00A80FD1">
            <w:pPr>
              <w:spacing w:after="0"/>
              <w:rPr>
                <w:rFonts w:ascii="Arial" w:hAnsi="Arial" w:cs="Arial"/>
                <w:lang w:val="en-US"/>
              </w:rPr>
            </w:pPr>
          </w:p>
        </w:tc>
      </w:tr>
      <w:tr w:rsidR="00A80FD1" w:rsidRPr="001E7CB9" w14:paraId="787E18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04F955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A80FD1" w:rsidRPr="001E7CB9" w14:paraId="1FDE62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A80FD1" w:rsidRPr="0005226A" w:rsidRDefault="00A80FD1" w:rsidP="00A80FD1">
            <w:pPr>
              <w:spacing w:after="0"/>
              <w:rPr>
                <w:rFonts w:ascii="Arial" w:hAnsi="Arial" w:cs="Arial"/>
                <w:lang w:val="en-US"/>
              </w:rPr>
            </w:pPr>
          </w:p>
        </w:tc>
      </w:tr>
      <w:tr w:rsidR="00A80FD1" w:rsidRPr="001E7CB9" w14:paraId="318D7A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28246D0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A80FD1" w:rsidRPr="001E7CB9" w14:paraId="4E9DCE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A80FD1" w:rsidRPr="0005226A" w:rsidRDefault="00A80FD1" w:rsidP="00A80FD1">
            <w:pPr>
              <w:spacing w:after="0"/>
              <w:rPr>
                <w:rFonts w:ascii="Arial" w:hAnsi="Arial" w:cs="Arial"/>
                <w:lang w:val="en-US"/>
              </w:rPr>
            </w:pPr>
          </w:p>
        </w:tc>
      </w:tr>
      <w:tr w:rsidR="00A80FD1"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A80FD1" w:rsidRPr="001E7CB9" w14:paraId="108C750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A80FD1" w:rsidRPr="0005226A" w:rsidRDefault="00A80FD1" w:rsidP="00A80FD1">
            <w:pPr>
              <w:spacing w:after="0"/>
              <w:rPr>
                <w:rFonts w:ascii="Arial" w:hAnsi="Arial" w:cs="Arial"/>
                <w:lang w:val="en-US"/>
              </w:rPr>
            </w:pPr>
          </w:p>
        </w:tc>
      </w:tr>
      <w:tr w:rsidR="00A80FD1" w:rsidRPr="001E7CB9" w14:paraId="662FA13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A80FD1" w:rsidRPr="001E7CB9" w14:paraId="387091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A80FD1" w:rsidRPr="0005226A" w:rsidRDefault="00A80FD1" w:rsidP="00A80FD1">
            <w:pPr>
              <w:spacing w:after="0"/>
              <w:rPr>
                <w:rFonts w:ascii="Arial" w:hAnsi="Arial" w:cs="Arial"/>
                <w:lang w:val="en-US"/>
              </w:rPr>
            </w:pPr>
          </w:p>
        </w:tc>
      </w:tr>
      <w:tr w:rsidR="00A80FD1"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A80FD1" w:rsidRPr="001E7CB9" w14:paraId="015EAAB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A80FD1" w:rsidRPr="0005226A" w:rsidRDefault="00A80FD1" w:rsidP="00A80FD1">
            <w:pPr>
              <w:spacing w:after="0"/>
              <w:rPr>
                <w:rFonts w:ascii="Arial" w:hAnsi="Arial" w:cs="Arial"/>
                <w:lang w:val="en-US"/>
              </w:rPr>
            </w:pPr>
          </w:p>
        </w:tc>
      </w:tr>
      <w:tr w:rsidR="00A80FD1"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A80FD1" w:rsidRPr="000472D1" w14:paraId="08DD7A4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A80FD1" w:rsidRPr="0005226A" w:rsidRDefault="00A80FD1" w:rsidP="00A80FD1">
            <w:pPr>
              <w:spacing w:after="0"/>
              <w:rPr>
                <w:rFonts w:ascii="Arial" w:hAnsi="Arial" w:cs="Arial"/>
                <w:lang w:val="en-US"/>
              </w:rPr>
            </w:pPr>
          </w:p>
        </w:tc>
      </w:tr>
      <w:tr w:rsidR="00A80FD1"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lastRenderedPageBreak/>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A80FD1"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05226A" w:rsidRDefault="00A80FD1" w:rsidP="00A80FD1">
            <w:pPr>
              <w:spacing w:after="0"/>
              <w:rPr>
                <w:rFonts w:ascii="Arial" w:hAnsi="Arial" w:cs="Arial"/>
                <w:lang w:val="en-US"/>
              </w:rPr>
            </w:pPr>
          </w:p>
        </w:tc>
      </w:tr>
      <w:tr w:rsidR="00A80FD1"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A80FD1"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05226A" w:rsidRDefault="00A80FD1" w:rsidP="00A80FD1">
            <w:pPr>
              <w:spacing w:after="0"/>
              <w:rPr>
                <w:rFonts w:ascii="Arial" w:hAnsi="Arial" w:cs="Arial"/>
                <w:lang w:val="en-US"/>
              </w:rPr>
            </w:pPr>
          </w:p>
        </w:tc>
      </w:tr>
      <w:tr w:rsidR="00A80FD1"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A80FD1"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05226A" w:rsidRDefault="00A80FD1" w:rsidP="00A80FD1">
            <w:pPr>
              <w:spacing w:after="0"/>
              <w:rPr>
                <w:rFonts w:ascii="Arial" w:hAnsi="Arial" w:cs="Arial"/>
                <w:lang w:val="en-US"/>
              </w:rPr>
            </w:pPr>
          </w:p>
        </w:tc>
      </w:tr>
      <w:tr w:rsidR="00A80FD1"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20CA85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A80FD1" w:rsidRPr="000472D1" w14:paraId="6CF20A1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A80FD1" w:rsidRPr="0005226A" w:rsidRDefault="00A80FD1" w:rsidP="00A80FD1">
            <w:pPr>
              <w:spacing w:after="0"/>
              <w:rPr>
                <w:rFonts w:ascii="Arial" w:hAnsi="Arial" w:cs="Arial"/>
                <w:lang w:val="en-US"/>
              </w:rPr>
            </w:pPr>
          </w:p>
        </w:tc>
      </w:tr>
      <w:tr w:rsidR="00A80FD1"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A80FD1" w:rsidRPr="000472D1" w14:paraId="01CA46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A80FD1" w:rsidRPr="0005226A" w:rsidRDefault="00A80FD1" w:rsidP="00A80FD1">
            <w:pPr>
              <w:spacing w:after="0"/>
              <w:rPr>
                <w:rFonts w:ascii="Arial" w:hAnsi="Arial" w:cs="Arial"/>
                <w:lang w:val="en-US"/>
              </w:rPr>
            </w:pPr>
          </w:p>
        </w:tc>
      </w:tr>
      <w:tr w:rsidR="00A80FD1"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A80FD1" w:rsidRPr="000472D1" w14:paraId="3D41F32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A80FD1" w:rsidRPr="0005226A" w:rsidRDefault="00A80FD1" w:rsidP="00A80FD1">
            <w:pPr>
              <w:spacing w:after="0"/>
              <w:rPr>
                <w:rFonts w:ascii="Arial" w:hAnsi="Arial" w:cs="Arial"/>
                <w:lang w:val="en-US"/>
              </w:rPr>
            </w:pPr>
          </w:p>
        </w:tc>
      </w:tr>
      <w:tr w:rsidR="00A80FD1"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A80FD1"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05226A" w:rsidRDefault="00A80FD1" w:rsidP="00A80FD1">
            <w:pPr>
              <w:spacing w:after="0"/>
              <w:rPr>
                <w:rFonts w:ascii="Arial" w:hAnsi="Arial" w:cs="Arial"/>
                <w:lang w:val="en-US"/>
              </w:rPr>
            </w:pPr>
          </w:p>
        </w:tc>
      </w:tr>
      <w:tr w:rsidR="00A80FD1"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A80FD1"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05226A" w:rsidRDefault="00A80FD1" w:rsidP="00A80FD1">
            <w:pPr>
              <w:spacing w:after="0"/>
              <w:rPr>
                <w:rFonts w:ascii="Arial" w:hAnsi="Arial" w:cs="Arial"/>
                <w:lang w:val="en-US"/>
              </w:rPr>
            </w:pPr>
          </w:p>
        </w:tc>
      </w:tr>
      <w:tr w:rsidR="00A80FD1" w:rsidRPr="00107C20" w14:paraId="065637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A80FD1" w:rsidRPr="00107C20" w14:paraId="6089122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A80FD1" w:rsidRPr="0005226A" w:rsidRDefault="00A80FD1" w:rsidP="00A80FD1">
            <w:pPr>
              <w:spacing w:after="0"/>
              <w:rPr>
                <w:rFonts w:ascii="Arial" w:hAnsi="Arial" w:cs="Arial"/>
                <w:lang w:val="en-US"/>
              </w:rPr>
            </w:pPr>
          </w:p>
        </w:tc>
      </w:tr>
      <w:tr w:rsidR="00A80FD1"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A80FD1" w:rsidRPr="00107C20" w14:paraId="0B3891CD"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A80FD1" w:rsidRPr="0005226A" w:rsidRDefault="00A80FD1" w:rsidP="00A80FD1">
            <w:pPr>
              <w:spacing w:after="0"/>
              <w:rPr>
                <w:rFonts w:ascii="Arial" w:hAnsi="Arial" w:cs="Arial"/>
                <w:color w:val="FF0000"/>
                <w:lang w:val="en-US"/>
              </w:rPr>
            </w:pPr>
          </w:p>
        </w:tc>
      </w:tr>
      <w:tr w:rsidR="00A80FD1" w:rsidRPr="00107C20" w14:paraId="0BC477F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A80FD1" w:rsidRPr="00107C20" w14:paraId="3565583E"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A80FD1" w:rsidRPr="0005226A" w:rsidRDefault="00A80FD1"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A80FD1" w:rsidRPr="0005226A" w:rsidRDefault="00A80FD1" w:rsidP="00A80FD1">
            <w:pPr>
              <w:spacing w:after="0"/>
              <w:rPr>
                <w:rFonts w:ascii="Arial" w:hAnsi="Arial" w:cs="Arial"/>
                <w:lang w:val="en-US"/>
              </w:rPr>
            </w:pPr>
          </w:p>
        </w:tc>
      </w:tr>
      <w:tr w:rsidR="00A80FD1"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A80FD1" w:rsidRPr="000472D1" w14:paraId="25AC9B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A80FD1" w:rsidRPr="0005226A" w:rsidRDefault="00A80FD1" w:rsidP="00A80FD1">
            <w:pPr>
              <w:spacing w:after="0"/>
              <w:rPr>
                <w:rFonts w:ascii="Arial" w:hAnsi="Arial" w:cs="Arial"/>
                <w:lang w:val="en-US"/>
              </w:rPr>
            </w:pPr>
          </w:p>
        </w:tc>
      </w:tr>
      <w:tr w:rsidR="00A80FD1" w:rsidRPr="00107C20" w14:paraId="387798F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A80FD1" w:rsidRPr="000472D1" w14:paraId="261129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48F7F599"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4D79E2" w14:textId="795B91DE"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6449AC15"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7EDDD6" w14:textId="77777777" w:rsidR="00A80FD1" w:rsidRPr="0005226A" w:rsidRDefault="00A80FD1" w:rsidP="00A80FD1">
            <w:pPr>
              <w:spacing w:after="0"/>
              <w:rPr>
                <w:rFonts w:ascii="Arial" w:hAnsi="Arial" w:cs="Arial"/>
                <w:lang w:val="en-US"/>
              </w:rPr>
            </w:pPr>
          </w:p>
        </w:tc>
      </w:tr>
      <w:tr w:rsidR="00A80FD1"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A80FD1" w:rsidRPr="000472D1" w14:paraId="6F5188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A80FD1" w:rsidRPr="0005226A" w:rsidRDefault="00A80FD1" w:rsidP="00A80FD1">
            <w:pPr>
              <w:spacing w:after="0"/>
              <w:rPr>
                <w:rFonts w:ascii="Arial" w:hAnsi="Arial" w:cs="Arial"/>
                <w:lang w:val="en-US"/>
              </w:rPr>
            </w:pPr>
          </w:p>
        </w:tc>
      </w:tr>
      <w:tr w:rsidR="00A80FD1"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A80FD1" w:rsidRPr="000472D1" w14:paraId="00008E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A80FD1" w:rsidRPr="0005226A" w:rsidRDefault="00A80FD1" w:rsidP="00A80FD1">
            <w:pPr>
              <w:spacing w:after="0"/>
              <w:rPr>
                <w:rFonts w:ascii="Arial" w:hAnsi="Arial" w:cs="Arial"/>
                <w:lang w:val="en-US"/>
              </w:rPr>
            </w:pPr>
          </w:p>
        </w:tc>
      </w:tr>
      <w:tr w:rsidR="00A80FD1" w:rsidRPr="00107C20" w14:paraId="77B08ED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A80FD1" w:rsidRPr="000472D1" w14:paraId="2DC7D38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A80FD1" w:rsidRPr="0005226A" w:rsidRDefault="00A80FD1" w:rsidP="00A80FD1">
            <w:pPr>
              <w:spacing w:after="0"/>
              <w:rPr>
                <w:rFonts w:ascii="Arial" w:hAnsi="Arial" w:cs="Arial"/>
                <w:lang w:val="en-US"/>
              </w:rPr>
            </w:pPr>
          </w:p>
        </w:tc>
      </w:tr>
      <w:tr w:rsidR="00A80FD1" w:rsidRPr="00107C20" w14:paraId="6EB24FA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A80FD1" w:rsidRPr="000472D1" w14:paraId="36343F0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A80FD1" w:rsidRPr="0005226A" w:rsidRDefault="00A80FD1" w:rsidP="00A80FD1">
            <w:pPr>
              <w:spacing w:after="0"/>
              <w:rPr>
                <w:rFonts w:ascii="Arial" w:hAnsi="Arial" w:cs="Arial"/>
                <w:lang w:val="en-US"/>
              </w:rPr>
            </w:pPr>
          </w:p>
        </w:tc>
      </w:tr>
      <w:tr w:rsidR="00A80FD1"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A80FD1" w:rsidRPr="000472D1" w14:paraId="58D7121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A80FD1" w:rsidRPr="0005226A" w:rsidRDefault="00A80FD1" w:rsidP="00A80FD1">
            <w:pPr>
              <w:spacing w:after="0"/>
              <w:rPr>
                <w:rFonts w:ascii="Arial" w:hAnsi="Arial" w:cs="Arial"/>
                <w:lang w:val="en-US"/>
              </w:rPr>
            </w:pPr>
          </w:p>
        </w:tc>
      </w:tr>
      <w:tr w:rsidR="00A80FD1"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A80FD1"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05226A" w:rsidRDefault="00A80FD1" w:rsidP="00A80FD1">
            <w:pPr>
              <w:spacing w:after="0"/>
              <w:rPr>
                <w:rFonts w:ascii="Arial" w:hAnsi="Arial" w:cs="Arial"/>
                <w:lang w:val="en-US"/>
              </w:rPr>
            </w:pPr>
          </w:p>
        </w:tc>
      </w:tr>
      <w:tr w:rsidR="00A80FD1" w:rsidRPr="00107C20" w14:paraId="7F75D29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A80FD1" w:rsidRPr="000472D1" w14:paraId="629AA74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A80FD1" w:rsidRPr="0005226A" w:rsidRDefault="00A80FD1" w:rsidP="00A80FD1">
            <w:pPr>
              <w:spacing w:after="0"/>
              <w:rPr>
                <w:rFonts w:ascii="Arial" w:hAnsi="Arial" w:cs="Arial"/>
                <w:lang w:val="en-US"/>
              </w:rPr>
            </w:pPr>
          </w:p>
        </w:tc>
      </w:tr>
      <w:tr w:rsidR="00A80FD1" w:rsidRPr="00107C20" w14:paraId="2D77FE4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A80FD1" w:rsidRPr="000472D1" w14:paraId="618185B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A80FD1" w:rsidRPr="0005226A" w:rsidRDefault="00A80FD1" w:rsidP="00A80FD1">
            <w:pPr>
              <w:spacing w:after="0"/>
              <w:rPr>
                <w:rFonts w:ascii="Arial" w:hAnsi="Arial" w:cs="Arial"/>
                <w:lang w:val="en-US"/>
              </w:rPr>
            </w:pPr>
          </w:p>
        </w:tc>
      </w:tr>
      <w:tr w:rsidR="00A80FD1" w:rsidRPr="00107C20" w14:paraId="4A37A36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A80FD1" w:rsidRPr="000472D1" w14:paraId="7D6C67E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F523D4" w14:textId="77777777" w:rsidR="00A80FD1" w:rsidRPr="0005226A" w:rsidRDefault="00A80FD1" w:rsidP="00A80FD1">
            <w:pPr>
              <w:spacing w:after="0"/>
              <w:rPr>
                <w:rFonts w:ascii="Arial" w:hAnsi="Arial" w:cs="Arial"/>
                <w:lang w:val="en-US"/>
              </w:rPr>
            </w:pPr>
          </w:p>
        </w:tc>
      </w:tr>
      <w:tr w:rsidR="00A80FD1"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A80FD1"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05226A" w:rsidRDefault="00A80FD1" w:rsidP="00A80FD1">
            <w:pPr>
              <w:spacing w:after="0"/>
              <w:rPr>
                <w:rFonts w:ascii="Arial" w:hAnsi="Arial" w:cs="Arial"/>
                <w:lang w:val="en-US"/>
              </w:rPr>
            </w:pPr>
          </w:p>
        </w:tc>
      </w:tr>
      <w:tr w:rsidR="00A80FD1" w:rsidRPr="00107C20" w14:paraId="4BFB48D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A80FD1" w:rsidRPr="000472D1" w14:paraId="6FF37DD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DB4504" w14:textId="77777777" w:rsidR="00A80FD1" w:rsidRPr="0005226A" w:rsidRDefault="00A80FD1" w:rsidP="00A80FD1">
            <w:pPr>
              <w:spacing w:after="0"/>
              <w:rPr>
                <w:rFonts w:ascii="Arial" w:hAnsi="Arial" w:cs="Arial"/>
                <w:lang w:val="en-US"/>
              </w:rPr>
            </w:pPr>
          </w:p>
        </w:tc>
      </w:tr>
      <w:tr w:rsidR="00A80FD1"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A80FD1" w:rsidRPr="000472D1" w14:paraId="6A6DA5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A80FD1" w:rsidRPr="0005226A" w:rsidRDefault="00A80FD1" w:rsidP="00A80FD1">
            <w:pPr>
              <w:spacing w:after="0"/>
              <w:rPr>
                <w:rFonts w:ascii="Arial" w:hAnsi="Arial" w:cs="Arial"/>
                <w:lang w:val="en-US"/>
              </w:rPr>
            </w:pPr>
          </w:p>
        </w:tc>
      </w:tr>
      <w:tr w:rsidR="00A80FD1" w:rsidRPr="00107C20" w14:paraId="2BAA0D8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A80FD1" w:rsidRPr="000472D1" w14:paraId="4DF7311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A80FD1" w:rsidRPr="0005226A" w:rsidRDefault="00A80FD1" w:rsidP="00A80FD1">
            <w:pPr>
              <w:spacing w:after="0"/>
              <w:rPr>
                <w:rFonts w:ascii="Arial" w:hAnsi="Arial" w:cs="Arial"/>
                <w:lang w:val="en-US"/>
              </w:rPr>
            </w:pPr>
          </w:p>
        </w:tc>
      </w:tr>
      <w:tr w:rsidR="00A80FD1" w:rsidRPr="00107C20" w14:paraId="50DB9A55"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A80FD1" w:rsidRPr="000472D1" w14:paraId="7EED0C6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69F51C" w14:textId="77777777" w:rsidR="00A80FD1" w:rsidRPr="0005226A" w:rsidRDefault="00A80FD1" w:rsidP="00A80FD1">
            <w:pPr>
              <w:spacing w:after="0"/>
              <w:rPr>
                <w:rFonts w:ascii="Arial" w:hAnsi="Arial" w:cs="Arial"/>
                <w:lang w:val="en-US"/>
              </w:rPr>
            </w:pPr>
          </w:p>
        </w:tc>
      </w:tr>
      <w:tr w:rsidR="00A80FD1" w:rsidRPr="00107C20" w14:paraId="6F74673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A80FD1" w:rsidRPr="000472D1" w14:paraId="45562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A80FD1" w:rsidRPr="0005226A" w:rsidRDefault="00A80FD1" w:rsidP="00A80FD1">
            <w:pPr>
              <w:spacing w:after="0"/>
              <w:rPr>
                <w:rFonts w:ascii="Arial" w:hAnsi="Arial" w:cs="Arial"/>
                <w:lang w:val="en-US"/>
              </w:rPr>
            </w:pPr>
          </w:p>
        </w:tc>
      </w:tr>
      <w:tr w:rsidR="00A80FD1" w:rsidRPr="00107C20" w14:paraId="516C87F8"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A80FD1" w:rsidRPr="000472D1" w14:paraId="1ADB7C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A80FD1" w:rsidRPr="0005226A" w:rsidRDefault="00A80FD1" w:rsidP="00A80FD1">
            <w:pPr>
              <w:spacing w:after="0"/>
              <w:rPr>
                <w:rFonts w:ascii="Arial" w:hAnsi="Arial" w:cs="Arial"/>
                <w:lang w:val="en-US"/>
              </w:rPr>
            </w:pPr>
          </w:p>
        </w:tc>
      </w:tr>
      <w:tr w:rsidR="00A80FD1"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A80FD1" w:rsidRPr="000472D1" w14:paraId="2CF1E31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A80FD1" w:rsidRPr="0005226A" w:rsidRDefault="00A80FD1" w:rsidP="00A80FD1">
            <w:pPr>
              <w:spacing w:after="0"/>
              <w:rPr>
                <w:rFonts w:ascii="Arial" w:hAnsi="Arial" w:cs="Arial"/>
                <w:lang w:val="en-US"/>
              </w:rPr>
            </w:pPr>
          </w:p>
        </w:tc>
      </w:tr>
      <w:tr w:rsidR="00A80FD1"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A80FD1" w:rsidRPr="000472D1" w14:paraId="3CA9492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A80FD1" w:rsidRPr="0005226A" w:rsidRDefault="00A80FD1" w:rsidP="00A80FD1">
            <w:pPr>
              <w:spacing w:after="0"/>
              <w:rPr>
                <w:rFonts w:ascii="Arial" w:hAnsi="Arial" w:cs="Arial"/>
                <w:lang w:val="en-US"/>
              </w:rPr>
            </w:pPr>
          </w:p>
        </w:tc>
      </w:tr>
      <w:tr w:rsidR="00A80FD1"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A80FD1" w:rsidRPr="000472D1" w14:paraId="685115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BF55F3" w14:textId="77777777" w:rsidR="00A80FD1" w:rsidRPr="0005226A" w:rsidRDefault="00A80FD1" w:rsidP="00A80FD1">
            <w:pPr>
              <w:spacing w:after="0"/>
              <w:rPr>
                <w:rFonts w:ascii="Arial" w:hAnsi="Arial" w:cs="Arial"/>
                <w:lang w:val="en-US"/>
              </w:rPr>
            </w:pPr>
          </w:p>
        </w:tc>
      </w:tr>
      <w:tr w:rsidR="00A80FD1" w:rsidRPr="00107C20" w14:paraId="1808732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A80FD1" w:rsidRPr="000472D1" w14:paraId="0BF5F0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A80FD1" w:rsidRPr="0005226A" w:rsidRDefault="00A80FD1" w:rsidP="00A80FD1">
            <w:pPr>
              <w:spacing w:after="0"/>
              <w:rPr>
                <w:rFonts w:ascii="Arial" w:hAnsi="Arial" w:cs="Arial"/>
                <w:lang w:val="en-US"/>
              </w:rPr>
            </w:pPr>
          </w:p>
        </w:tc>
      </w:tr>
      <w:tr w:rsidR="00A80FD1" w:rsidRPr="00107C20" w14:paraId="079B685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A80FD1" w:rsidRPr="000472D1" w14:paraId="6733B44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A80FD1" w:rsidRPr="0005226A" w:rsidRDefault="00A80FD1" w:rsidP="00A80FD1">
            <w:pPr>
              <w:spacing w:after="0"/>
              <w:rPr>
                <w:rFonts w:ascii="Arial" w:hAnsi="Arial" w:cs="Arial"/>
                <w:lang w:val="en-US"/>
              </w:rPr>
            </w:pPr>
          </w:p>
        </w:tc>
      </w:tr>
      <w:tr w:rsidR="00A80FD1" w:rsidRPr="00107C20" w14:paraId="0331399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A80FD1" w:rsidRPr="00107C20" w:rsidRDefault="00A80FD1" w:rsidP="00A80FD1">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A80FD1" w:rsidRPr="0005226A" w:rsidRDefault="00A80FD1" w:rsidP="00A80FD1">
            <w:pPr>
              <w:spacing w:after="0"/>
              <w:rPr>
                <w:rFonts w:ascii="Arial" w:hAnsi="Arial" w:cs="Arial"/>
                <w:color w:val="FF0000"/>
                <w:lang w:val="en-US"/>
              </w:rPr>
            </w:pPr>
          </w:p>
        </w:tc>
      </w:tr>
      <w:tr w:rsidR="00A80FD1" w:rsidRPr="000472D1" w14:paraId="17CF32E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A80FD1" w:rsidRPr="0005226A" w:rsidRDefault="00A80FD1" w:rsidP="00A80FD1">
            <w:pPr>
              <w:spacing w:after="0"/>
              <w:rPr>
                <w:rFonts w:ascii="Arial" w:hAnsi="Arial" w:cs="Arial"/>
                <w:lang w:val="en-US"/>
              </w:rPr>
            </w:pPr>
          </w:p>
        </w:tc>
      </w:tr>
      <w:tr w:rsidR="00A80FD1" w:rsidRPr="00107C20" w14:paraId="7313C8B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A80FD1" w:rsidRPr="00107C20" w:rsidRDefault="00A80FD1" w:rsidP="00A80FD1">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A80FD1" w:rsidRPr="0005226A" w:rsidRDefault="00A80FD1" w:rsidP="00A80FD1">
            <w:pPr>
              <w:spacing w:after="0"/>
              <w:rPr>
                <w:rFonts w:ascii="Arial" w:hAnsi="Arial" w:cs="Arial"/>
                <w:color w:val="FF0000"/>
                <w:lang w:val="en-US"/>
              </w:rPr>
            </w:pPr>
          </w:p>
        </w:tc>
      </w:tr>
      <w:tr w:rsidR="00A80FD1" w:rsidRPr="000472D1" w14:paraId="4C8927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A80FD1" w:rsidRPr="0005226A" w:rsidRDefault="00A80FD1" w:rsidP="00A80FD1">
            <w:pPr>
              <w:spacing w:after="0"/>
              <w:rPr>
                <w:rFonts w:ascii="Arial" w:hAnsi="Arial" w:cs="Arial"/>
                <w:lang w:val="en-US"/>
              </w:rPr>
            </w:pPr>
          </w:p>
        </w:tc>
      </w:tr>
      <w:tr w:rsidR="00A80FD1"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A80FD1" w:rsidRPr="00107C20" w:rsidRDefault="00A80FD1" w:rsidP="00A80FD1">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A80FD1" w:rsidRPr="0005226A" w:rsidRDefault="00A80FD1" w:rsidP="00A80FD1">
            <w:pPr>
              <w:spacing w:after="0"/>
              <w:rPr>
                <w:rFonts w:ascii="Arial" w:hAnsi="Arial" w:cs="Arial"/>
                <w:color w:val="FF0000"/>
                <w:lang w:val="en-US"/>
              </w:rPr>
            </w:pPr>
          </w:p>
        </w:tc>
      </w:tr>
      <w:tr w:rsidR="00A80FD1"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A80FD1" w:rsidRPr="0005226A" w:rsidRDefault="00A80FD1" w:rsidP="00A80FD1">
            <w:pPr>
              <w:spacing w:after="0"/>
              <w:rPr>
                <w:rFonts w:ascii="Arial" w:hAnsi="Arial" w:cs="Arial"/>
                <w:lang w:val="en-US"/>
              </w:rPr>
            </w:pPr>
          </w:p>
        </w:tc>
      </w:tr>
      <w:tr w:rsidR="00A80FD1" w:rsidRPr="00107C20" w14:paraId="3914DFC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A80FD1" w:rsidRPr="00107C20" w:rsidRDefault="00A80FD1" w:rsidP="00A80FD1">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A80FD1" w:rsidRPr="0005226A" w:rsidRDefault="00A80FD1" w:rsidP="00A80FD1">
            <w:pPr>
              <w:spacing w:after="0"/>
              <w:rPr>
                <w:rFonts w:ascii="Arial" w:hAnsi="Arial" w:cs="Arial"/>
                <w:color w:val="FF0000"/>
                <w:lang w:val="en-US"/>
              </w:rPr>
            </w:pPr>
          </w:p>
        </w:tc>
      </w:tr>
      <w:tr w:rsidR="00A80FD1" w:rsidRPr="000472D1" w14:paraId="44A8D74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55F51A" w14:textId="77777777" w:rsidR="00A80FD1" w:rsidRPr="0005226A" w:rsidRDefault="00A80FD1" w:rsidP="00A80FD1">
            <w:pPr>
              <w:spacing w:after="0"/>
              <w:rPr>
                <w:rFonts w:ascii="Arial" w:hAnsi="Arial" w:cs="Arial"/>
                <w:lang w:val="en-US"/>
              </w:rPr>
            </w:pPr>
          </w:p>
        </w:tc>
      </w:tr>
      <w:tr w:rsidR="00A80FD1" w:rsidRPr="00107C20" w14:paraId="0163583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A80FD1" w:rsidRPr="00107C20" w:rsidRDefault="00A80FD1" w:rsidP="00A80FD1">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A80FD1" w:rsidRPr="0005226A" w:rsidRDefault="00A80FD1" w:rsidP="00A80FD1">
            <w:pPr>
              <w:spacing w:after="0"/>
              <w:rPr>
                <w:rFonts w:ascii="Arial" w:hAnsi="Arial" w:cs="Arial"/>
                <w:color w:val="FF0000"/>
                <w:lang w:val="en-US"/>
              </w:rPr>
            </w:pPr>
          </w:p>
        </w:tc>
      </w:tr>
      <w:tr w:rsidR="00A80FD1" w:rsidRPr="000472D1" w14:paraId="1161098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A80FD1" w:rsidRPr="0005226A" w:rsidRDefault="00A80FD1" w:rsidP="00A80FD1">
            <w:pPr>
              <w:spacing w:after="0"/>
              <w:rPr>
                <w:rFonts w:ascii="Arial" w:hAnsi="Arial" w:cs="Arial"/>
                <w:lang w:val="en-US"/>
              </w:rPr>
            </w:pPr>
          </w:p>
        </w:tc>
      </w:tr>
      <w:tr w:rsidR="00A80FD1" w:rsidRPr="00107C20" w14:paraId="7EDE672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A80FD1" w:rsidRPr="00107C20" w:rsidRDefault="00A80FD1" w:rsidP="00A80FD1">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A80FD1" w:rsidRPr="0005226A" w:rsidRDefault="00A80FD1" w:rsidP="00A80FD1">
            <w:pPr>
              <w:spacing w:after="0"/>
              <w:rPr>
                <w:rFonts w:ascii="Arial" w:hAnsi="Arial" w:cs="Arial"/>
                <w:color w:val="FF0000"/>
                <w:lang w:val="en-US"/>
              </w:rPr>
            </w:pPr>
          </w:p>
        </w:tc>
      </w:tr>
      <w:tr w:rsidR="00A80FD1" w:rsidRPr="000472D1" w14:paraId="3607C09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A80FD1" w:rsidRPr="0005226A" w:rsidRDefault="00A80FD1" w:rsidP="00A80FD1">
            <w:pPr>
              <w:spacing w:after="0"/>
              <w:rPr>
                <w:rFonts w:ascii="Arial" w:hAnsi="Arial" w:cs="Arial"/>
                <w:lang w:val="en-US"/>
              </w:rPr>
            </w:pPr>
          </w:p>
        </w:tc>
      </w:tr>
      <w:tr w:rsidR="00A80FD1" w:rsidRPr="00107C20" w14:paraId="10CDE83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A80FD1" w:rsidRPr="00107C20" w:rsidRDefault="00A80FD1" w:rsidP="00A80FD1">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A80FD1" w:rsidRPr="0005226A" w:rsidRDefault="00A80FD1" w:rsidP="00A80FD1">
            <w:pPr>
              <w:spacing w:after="0"/>
              <w:rPr>
                <w:rFonts w:ascii="Arial" w:hAnsi="Arial" w:cs="Arial"/>
                <w:color w:val="FF0000"/>
                <w:lang w:val="en-US"/>
              </w:rPr>
            </w:pPr>
          </w:p>
        </w:tc>
      </w:tr>
      <w:tr w:rsidR="00A80FD1" w:rsidRPr="000472D1" w14:paraId="6DE03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A80FD1" w:rsidRPr="0005226A" w:rsidRDefault="00A80FD1" w:rsidP="00A80FD1">
            <w:pPr>
              <w:spacing w:after="0"/>
              <w:rPr>
                <w:rFonts w:ascii="Arial" w:hAnsi="Arial" w:cs="Arial"/>
                <w:lang w:val="en-US"/>
              </w:rPr>
            </w:pPr>
          </w:p>
        </w:tc>
      </w:tr>
      <w:tr w:rsidR="00A80FD1" w:rsidRPr="00107C20" w14:paraId="7AD0D16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A80FD1" w:rsidRPr="00107C20" w:rsidRDefault="00A80FD1" w:rsidP="00A80FD1">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A80FD1" w:rsidRPr="0005226A" w:rsidRDefault="00A80FD1" w:rsidP="00A80FD1">
            <w:pPr>
              <w:spacing w:after="0"/>
              <w:rPr>
                <w:rFonts w:ascii="Arial" w:hAnsi="Arial" w:cs="Arial"/>
                <w:color w:val="FF0000"/>
                <w:lang w:val="en-US"/>
              </w:rPr>
            </w:pPr>
          </w:p>
        </w:tc>
      </w:tr>
      <w:tr w:rsidR="00A80FD1" w:rsidRPr="000472D1" w14:paraId="7B7FD8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A80FD1" w:rsidRPr="0005226A" w:rsidRDefault="00A80FD1" w:rsidP="00A80FD1">
            <w:pPr>
              <w:spacing w:after="0"/>
              <w:rPr>
                <w:rFonts w:ascii="Arial" w:hAnsi="Arial" w:cs="Arial"/>
                <w:lang w:val="en-US"/>
              </w:rPr>
            </w:pPr>
          </w:p>
        </w:tc>
      </w:tr>
      <w:tr w:rsidR="00A80FD1" w:rsidRPr="00107C20" w14:paraId="4E0FE1A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A80FD1" w:rsidRPr="00107C20" w:rsidRDefault="00A80FD1" w:rsidP="00A80FD1">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A80FD1" w:rsidRPr="0005226A" w:rsidRDefault="00A80FD1" w:rsidP="00A80FD1">
            <w:pPr>
              <w:spacing w:after="0"/>
              <w:rPr>
                <w:rFonts w:ascii="Arial" w:hAnsi="Arial" w:cs="Arial"/>
                <w:color w:val="FF0000"/>
                <w:lang w:val="en-US"/>
              </w:rPr>
            </w:pPr>
          </w:p>
        </w:tc>
      </w:tr>
      <w:tr w:rsidR="00A80FD1" w:rsidRPr="000472D1" w14:paraId="17FD67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A80FD1" w:rsidRPr="0005226A" w:rsidRDefault="00A80FD1" w:rsidP="00A80FD1">
            <w:pPr>
              <w:spacing w:after="0"/>
              <w:rPr>
                <w:rFonts w:ascii="Arial" w:hAnsi="Arial" w:cs="Arial"/>
                <w:lang w:val="en-US"/>
              </w:rPr>
            </w:pPr>
          </w:p>
        </w:tc>
      </w:tr>
      <w:tr w:rsidR="00A80FD1" w:rsidRPr="00107C20" w14:paraId="4F52D54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A80FD1" w:rsidRPr="00107C20" w:rsidRDefault="00A80FD1" w:rsidP="00A80FD1">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A80FD1" w:rsidRPr="0005226A" w:rsidRDefault="00A80FD1" w:rsidP="00A80FD1">
            <w:pPr>
              <w:spacing w:after="0"/>
              <w:rPr>
                <w:rFonts w:ascii="Arial" w:hAnsi="Arial" w:cs="Arial"/>
                <w:color w:val="FF0000"/>
                <w:lang w:val="en-US"/>
              </w:rPr>
            </w:pPr>
          </w:p>
        </w:tc>
      </w:tr>
      <w:tr w:rsidR="00A80FD1" w:rsidRPr="000472D1" w14:paraId="115287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A80FD1" w:rsidRPr="0005226A" w:rsidRDefault="00A80FD1" w:rsidP="00A80FD1">
            <w:pPr>
              <w:spacing w:after="0"/>
              <w:rPr>
                <w:rFonts w:ascii="Arial" w:hAnsi="Arial" w:cs="Arial"/>
                <w:lang w:val="en-US"/>
              </w:rPr>
            </w:pPr>
          </w:p>
        </w:tc>
      </w:tr>
      <w:tr w:rsidR="00A80FD1" w:rsidRPr="00107C20" w14:paraId="7C9822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A80FD1" w:rsidRPr="00107C20" w:rsidRDefault="00A80FD1" w:rsidP="00A80FD1">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A80FD1" w:rsidRPr="0005226A" w:rsidRDefault="00A80FD1" w:rsidP="00A80FD1">
            <w:pPr>
              <w:spacing w:after="0"/>
              <w:rPr>
                <w:rFonts w:ascii="Arial" w:hAnsi="Arial" w:cs="Arial"/>
                <w:color w:val="FF0000"/>
                <w:lang w:val="en-US"/>
              </w:rPr>
            </w:pPr>
          </w:p>
        </w:tc>
      </w:tr>
      <w:tr w:rsidR="00A80FD1" w:rsidRPr="000472D1" w14:paraId="1788F3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2E47E4" w14:textId="77777777" w:rsidR="00A80FD1" w:rsidRPr="0005226A" w:rsidRDefault="00A80FD1" w:rsidP="00A80FD1">
            <w:pPr>
              <w:spacing w:after="0"/>
              <w:rPr>
                <w:rFonts w:ascii="Arial" w:hAnsi="Arial" w:cs="Arial"/>
                <w:lang w:val="en-US"/>
              </w:rPr>
            </w:pPr>
          </w:p>
        </w:tc>
      </w:tr>
      <w:tr w:rsidR="00A80FD1"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A80FD1" w:rsidRPr="0005226A" w:rsidRDefault="00A80FD1" w:rsidP="00A80FD1">
            <w:pPr>
              <w:spacing w:after="0"/>
              <w:rPr>
                <w:rFonts w:ascii="Arial" w:hAnsi="Arial" w:cs="Arial"/>
                <w:color w:val="FF0000"/>
                <w:lang w:val="en-US"/>
              </w:rPr>
            </w:pPr>
          </w:p>
        </w:tc>
      </w:tr>
      <w:tr w:rsidR="00A80FD1" w:rsidRPr="000472D1" w14:paraId="38EA960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406835" w14:textId="77777777" w:rsidR="00A80FD1" w:rsidRPr="0005226A" w:rsidRDefault="00A80FD1" w:rsidP="00A80FD1">
            <w:pPr>
              <w:spacing w:after="0"/>
              <w:rPr>
                <w:rFonts w:ascii="Arial" w:hAnsi="Arial" w:cs="Arial"/>
                <w:lang w:val="en-US"/>
              </w:rPr>
            </w:pPr>
          </w:p>
        </w:tc>
      </w:tr>
      <w:tr w:rsidR="00A80FD1"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A80FD1" w:rsidRPr="00107C20" w:rsidRDefault="00A80FD1" w:rsidP="00A80FD1">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A80FD1" w:rsidRPr="0005226A" w:rsidRDefault="00A80FD1" w:rsidP="00A80FD1">
            <w:pPr>
              <w:spacing w:after="0"/>
              <w:rPr>
                <w:rFonts w:ascii="Arial" w:hAnsi="Arial" w:cs="Arial"/>
                <w:color w:val="FF0000"/>
                <w:lang w:val="en-US"/>
              </w:rPr>
            </w:pPr>
          </w:p>
        </w:tc>
      </w:tr>
      <w:tr w:rsidR="00A80FD1" w:rsidRPr="00107C20" w14:paraId="6B8C0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A80FD1" w:rsidRPr="0005226A" w:rsidRDefault="00A80FD1" w:rsidP="00A80FD1">
            <w:pPr>
              <w:spacing w:after="0"/>
              <w:rPr>
                <w:rFonts w:ascii="Arial" w:hAnsi="Arial" w:cs="Arial"/>
                <w:lang w:val="en-US"/>
              </w:rPr>
            </w:pPr>
          </w:p>
        </w:tc>
      </w:tr>
      <w:tr w:rsidR="00A80FD1"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A80FD1" w:rsidRPr="00EB322D" w:rsidRDefault="00A80FD1" w:rsidP="00A80FD1">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A80FD1" w:rsidRPr="0005226A" w:rsidRDefault="00A80FD1" w:rsidP="00A80FD1">
            <w:pPr>
              <w:spacing w:after="0"/>
              <w:rPr>
                <w:rFonts w:ascii="Arial" w:hAnsi="Arial" w:cs="Arial"/>
                <w:color w:val="FF0000"/>
                <w:lang w:val="en-US"/>
              </w:rPr>
            </w:pPr>
          </w:p>
        </w:tc>
      </w:tr>
      <w:tr w:rsidR="00A80FD1" w:rsidRPr="00107C20" w14:paraId="332B673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A80FD1" w:rsidRPr="0005226A" w:rsidRDefault="00A80FD1" w:rsidP="00A80FD1">
            <w:pPr>
              <w:spacing w:after="0"/>
              <w:rPr>
                <w:rFonts w:ascii="Arial" w:hAnsi="Arial" w:cs="Arial"/>
                <w:lang w:val="en-US"/>
              </w:rPr>
            </w:pPr>
          </w:p>
        </w:tc>
      </w:tr>
      <w:tr w:rsidR="00A80FD1"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A80FD1" w:rsidRPr="0005226A" w:rsidRDefault="00A80FD1" w:rsidP="00A80FD1">
            <w:pPr>
              <w:spacing w:after="0"/>
              <w:rPr>
                <w:rFonts w:ascii="Arial" w:hAnsi="Arial" w:cs="Arial"/>
                <w:color w:val="FF0000"/>
                <w:lang w:val="en-US"/>
              </w:rPr>
            </w:pPr>
          </w:p>
        </w:tc>
      </w:tr>
      <w:tr w:rsidR="00A80FD1" w:rsidRPr="00107C20" w14:paraId="7EE04E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A80FD1" w:rsidRPr="0005226A" w:rsidRDefault="00A80FD1" w:rsidP="00A80FD1">
            <w:pPr>
              <w:spacing w:after="0"/>
              <w:rPr>
                <w:rFonts w:ascii="Arial" w:hAnsi="Arial" w:cs="Arial"/>
              </w:rPr>
            </w:pPr>
          </w:p>
        </w:tc>
      </w:tr>
      <w:tr w:rsidR="00A80FD1"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A80FD1" w:rsidRPr="0005226A" w:rsidRDefault="00A80FD1" w:rsidP="00A80FD1">
            <w:pPr>
              <w:spacing w:after="0"/>
              <w:rPr>
                <w:rFonts w:ascii="Arial" w:hAnsi="Arial" w:cs="Arial"/>
                <w:color w:val="FF0000"/>
                <w:lang w:val="en-US"/>
              </w:rPr>
            </w:pPr>
          </w:p>
        </w:tc>
      </w:tr>
      <w:tr w:rsidR="00A80FD1"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A80FD1" w:rsidRPr="0005226A" w:rsidRDefault="00A80FD1" w:rsidP="00A80FD1">
            <w:pPr>
              <w:spacing w:after="0"/>
              <w:rPr>
                <w:rFonts w:ascii="Arial" w:hAnsi="Arial" w:cs="Arial"/>
                <w:lang w:val="en-US"/>
              </w:rPr>
            </w:pPr>
          </w:p>
        </w:tc>
      </w:tr>
      <w:tr w:rsidR="00A80FD1"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A80FD1" w:rsidRPr="0005226A" w:rsidRDefault="00A80FD1" w:rsidP="00A80FD1">
            <w:pPr>
              <w:spacing w:after="0"/>
              <w:rPr>
                <w:rFonts w:ascii="Arial" w:hAnsi="Arial" w:cs="Arial"/>
                <w:color w:val="FF0000"/>
                <w:lang w:val="en-US"/>
              </w:rPr>
            </w:pPr>
          </w:p>
        </w:tc>
      </w:tr>
      <w:tr w:rsidR="00A80FD1" w:rsidRPr="00107C20" w14:paraId="4B0069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A80FD1" w:rsidRPr="0005226A" w:rsidRDefault="00A80FD1" w:rsidP="00A80FD1">
            <w:pPr>
              <w:spacing w:after="0"/>
              <w:rPr>
                <w:rFonts w:ascii="Arial" w:hAnsi="Arial" w:cs="Arial"/>
                <w:lang w:val="en-US"/>
              </w:rPr>
            </w:pPr>
          </w:p>
        </w:tc>
      </w:tr>
      <w:tr w:rsidR="00A80FD1" w:rsidRPr="00107C20" w14:paraId="5B1612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A80FD1" w:rsidRPr="00081B59"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A80FD1" w:rsidRPr="00EB322D" w:rsidRDefault="00A80FD1" w:rsidP="00A80FD1">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A80FD1" w:rsidRPr="0005226A" w:rsidRDefault="00A80FD1" w:rsidP="00A80FD1">
            <w:pPr>
              <w:spacing w:after="0"/>
              <w:rPr>
                <w:rFonts w:ascii="Arial" w:hAnsi="Arial" w:cs="Arial"/>
                <w:color w:val="FF0000"/>
                <w:lang w:val="en-US"/>
              </w:rPr>
            </w:pPr>
          </w:p>
        </w:tc>
      </w:tr>
      <w:tr w:rsidR="00A80FD1" w:rsidRPr="00107C20" w14:paraId="7F3ED2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A80FD1" w:rsidRPr="0005226A" w:rsidRDefault="00A80FD1" w:rsidP="00A80FD1">
            <w:pPr>
              <w:spacing w:after="0"/>
              <w:rPr>
                <w:rFonts w:ascii="Arial" w:hAnsi="Arial" w:cs="Arial"/>
                <w:lang w:val="en-US"/>
              </w:rPr>
            </w:pPr>
          </w:p>
        </w:tc>
      </w:tr>
      <w:tr w:rsidR="00A80FD1" w:rsidRPr="00107C20" w14:paraId="1A1CC6B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A80FD1" w:rsidRPr="0005226A" w:rsidRDefault="00A80FD1" w:rsidP="00A80FD1">
            <w:pPr>
              <w:spacing w:after="0"/>
              <w:rPr>
                <w:rFonts w:ascii="Arial" w:hAnsi="Arial" w:cs="Arial"/>
                <w:color w:val="FF0000"/>
                <w:lang w:val="en-US"/>
              </w:rPr>
            </w:pPr>
          </w:p>
        </w:tc>
      </w:tr>
      <w:tr w:rsidR="00A80FD1" w:rsidRPr="00107C20" w14:paraId="21C709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A80FD1" w:rsidRPr="0005226A" w:rsidRDefault="00A80FD1" w:rsidP="00A80FD1">
            <w:pPr>
              <w:spacing w:after="0"/>
              <w:rPr>
                <w:rFonts w:ascii="Arial" w:hAnsi="Arial" w:cs="Arial"/>
                <w:lang w:val="en-US"/>
              </w:rPr>
            </w:pPr>
          </w:p>
        </w:tc>
      </w:tr>
      <w:tr w:rsidR="00A80FD1" w:rsidRPr="00107C20" w14:paraId="7E94A6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A80FD1" w:rsidRPr="0005226A" w:rsidRDefault="00A80FD1" w:rsidP="00A80FD1">
            <w:pPr>
              <w:spacing w:after="0"/>
              <w:rPr>
                <w:rFonts w:ascii="Arial" w:hAnsi="Arial" w:cs="Arial"/>
                <w:color w:val="FF0000"/>
                <w:lang w:val="en-US"/>
              </w:rPr>
            </w:pPr>
          </w:p>
        </w:tc>
      </w:tr>
      <w:tr w:rsidR="00A80FD1" w:rsidRPr="00107C20" w14:paraId="220BFB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A80FD1" w:rsidRPr="0005226A" w:rsidRDefault="00A80FD1" w:rsidP="00A80FD1">
            <w:pPr>
              <w:spacing w:after="0"/>
              <w:rPr>
                <w:rFonts w:ascii="Arial" w:hAnsi="Arial" w:cs="Arial"/>
                <w:lang w:val="en-US"/>
              </w:rPr>
            </w:pPr>
          </w:p>
        </w:tc>
      </w:tr>
      <w:tr w:rsidR="00A80FD1" w:rsidRPr="00107C20" w14:paraId="4EB2CB9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A80FD1" w:rsidRPr="0005226A" w:rsidRDefault="00A80FD1" w:rsidP="00A80FD1">
            <w:pPr>
              <w:spacing w:after="0"/>
              <w:rPr>
                <w:rFonts w:ascii="Arial" w:hAnsi="Arial" w:cs="Arial"/>
                <w:color w:val="FF0000"/>
                <w:lang w:val="en-US"/>
              </w:rPr>
            </w:pPr>
          </w:p>
        </w:tc>
      </w:tr>
      <w:tr w:rsidR="00A80FD1" w:rsidRPr="00107C20" w14:paraId="25D482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A80FD1" w:rsidRPr="0005226A" w:rsidRDefault="00A80FD1" w:rsidP="00A80FD1">
            <w:pPr>
              <w:spacing w:after="0"/>
              <w:rPr>
                <w:rFonts w:ascii="Arial" w:hAnsi="Arial" w:cs="Arial"/>
                <w:lang w:val="en-US"/>
              </w:rPr>
            </w:pPr>
          </w:p>
        </w:tc>
      </w:tr>
      <w:tr w:rsidR="00A80FD1"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A80FD1" w:rsidRPr="00EB322D" w:rsidRDefault="00A80FD1" w:rsidP="00A80FD1">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A80FD1" w:rsidRPr="0005226A" w:rsidRDefault="00A80FD1" w:rsidP="00A80FD1">
            <w:pPr>
              <w:spacing w:after="0"/>
              <w:rPr>
                <w:rFonts w:ascii="Arial" w:hAnsi="Arial" w:cs="Arial"/>
                <w:color w:val="FF0000"/>
                <w:lang w:val="en-US"/>
              </w:rPr>
            </w:pPr>
          </w:p>
        </w:tc>
      </w:tr>
      <w:tr w:rsidR="00A80FD1"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A80FD1" w:rsidRPr="0005226A" w:rsidRDefault="00A80FD1" w:rsidP="00A80FD1">
            <w:pPr>
              <w:spacing w:after="0"/>
              <w:rPr>
                <w:rFonts w:ascii="Arial" w:hAnsi="Arial" w:cs="Arial"/>
                <w:lang w:val="en-US"/>
              </w:rPr>
            </w:pPr>
          </w:p>
        </w:tc>
      </w:tr>
      <w:tr w:rsidR="00A80FD1" w:rsidRPr="00107C20" w14:paraId="2F1E2D8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A80FD1" w:rsidRPr="00EB322D" w:rsidRDefault="00A80FD1" w:rsidP="00A80FD1">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A80FD1" w:rsidRPr="0005226A" w:rsidRDefault="00A80FD1" w:rsidP="00A80FD1">
            <w:pPr>
              <w:spacing w:after="0"/>
              <w:rPr>
                <w:rFonts w:ascii="Arial" w:hAnsi="Arial" w:cs="Arial"/>
                <w:color w:val="FF0000"/>
                <w:lang w:val="en-US"/>
              </w:rPr>
            </w:pPr>
          </w:p>
        </w:tc>
      </w:tr>
      <w:tr w:rsidR="00A80FD1" w:rsidRPr="00107C20" w14:paraId="54502A6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A80FD1" w:rsidRPr="0005226A" w:rsidRDefault="00A80FD1" w:rsidP="00A80FD1">
            <w:pPr>
              <w:spacing w:after="0"/>
              <w:rPr>
                <w:rFonts w:ascii="Arial" w:hAnsi="Arial" w:cs="Arial"/>
                <w:lang w:val="en-US"/>
              </w:rPr>
            </w:pPr>
          </w:p>
        </w:tc>
      </w:tr>
      <w:tr w:rsidR="00A80FD1" w:rsidRPr="00107C20" w14:paraId="02F7476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A80FD1" w:rsidRPr="0005226A" w:rsidRDefault="00A80FD1" w:rsidP="00A80FD1">
            <w:pPr>
              <w:spacing w:after="0"/>
              <w:rPr>
                <w:rFonts w:ascii="Arial" w:hAnsi="Arial" w:cs="Arial"/>
                <w:color w:val="FF0000"/>
                <w:lang w:val="en-US"/>
              </w:rPr>
            </w:pPr>
          </w:p>
        </w:tc>
      </w:tr>
      <w:tr w:rsidR="00A80FD1" w:rsidRPr="00107C20" w14:paraId="362230B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A80FD1" w:rsidRPr="0005226A" w:rsidRDefault="00A80FD1" w:rsidP="00A80FD1">
            <w:pPr>
              <w:spacing w:after="0"/>
              <w:rPr>
                <w:rFonts w:ascii="Arial" w:hAnsi="Arial" w:cs="Arial"/>
                <w:lang w:val="en-US"/>
              </w:rPr>
            </w:pPr>
          </w:p>
        </w:tc>
      </w:tr>
      <w:tr w:rsidR="00A80FD1" w:rsidRPr="00107C20" w14:paraId="4B139CC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A80FD1" w:rsidRPr="0005226A" w:rsidRDefault="00A80FD1" w:rsidP="00A80FD1">
            <w:pPr>
              <w:spacing w:after="0"/>
              <w:rPr>
                <w:rFonts w:ascii="Arial" w:hAnsi="Arial" w:cs="Arial"/>
                <w:color w:val="FF0000"/>
                <w:lang w:val="en-US"/>
              </w:rPr>
            </w:pPr>
          </w:p>
        </w:tc>
      </w:tr>
      <w:tr w:rsidR="00A80FD1" w:rsidRPr="00107C20" w14:paraId="667D101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A80FD1" w:rsidRPr="0005226A" w:rsidRDefault="00A80FD1" w:rsidP="00A80FD1">
            <w:pPr>
              <w:spacing w:after="0"/>
              <w:rPr>
                <w:rFonts w:ascii="Arial" w:hAnsi="Arial" w:cs="Arial"/>
                <w:lang w:val="en-US"/>
              </w:rPr>
            </w:pPr>
          </w:p>
        </w:tc>
      </w:tr>
      <w:tr w:rsidR="00A80FD1" w:rsidRPr="00107C20" w14:paraId="6B54330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A80FD1" w:rsidRPr="0005226A" w:rsidRDefault="00A80FD1" w:rsidP="00A80FD1">
            <w:pPr>
              <w:spacing w:after="0"/>
              <w:rPr>
                <w:rFonts w:ascii="Arial" w:hAnsi="Arial" w:cs="Arial"/>
                <w:color w:val="FF0000"/>
                <w:lang w:val="en-US"/>
              </w:rPr>
            </w:pPr>
          </w:p>
        </w:tc>
      </w:tr>
      <w:tr w:rsidR="00A80FD1" w:rsidRPr="00107C20" w14:paraId="733B920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A80FD1" w:rsidRPr="0005226A" w:rsidRDefault="00A80FD1" w:rsidP="00A80FD1">
            <w:pPr>
              <w:spacing w:after="0"/>
              <w:rPr>
                <w:rFonts w:ascii="Arial" w:hAnsi="Arial" w:cs="Arial"/>
                <w:lang w:val="en-US"/>
              </w:rPr>
            </w:pPr>
          </w:p>
        </w:tc>
      </w:tr>
      <w:tr w:rsidR="00A80FD1"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A80FD1" w:rsidRPr="00EB322D" w:rsidRDefault="00A80FD1" w:rsidP="00A80FD1">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A80FD1" w:rsidRPr="0005226A" w:rsidRDefault="00A80FD1" w:rsidP="00A80FD1">
            <w:pPr>
              <w:spacing w:after="0"/>
              <w:rPr>
                <w:rFonts w:ascii="Arial" w:hAnsi="Arial" w:cs="Arial"/>
                <w:color w:val="FF0000"/>
                <w:lang w:val="en-US"/>
              </w:rPr>
            </w:pPr>
          </w:p>
        </w:tc>
      </w:tr>
      <w:tr w:rsidR="00A80FD1"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A80FD1" w:rsidRPr="0005226A" w:rsidRDefault="00A80FD1" w:rsidP="00A80FD1">
            <w:pPr>
              <w:spacing w:after="0"/>
              <w:rPr>
                <w:rFonts w:ascii="Arial" w:hAnsi="Arial" w:cs="Arial"/>
                <w:lang w:val="en-US"/>
              </w:rPr>
            </w:pPr>
          </w:p>
        </w:tc>
      </w:tr>
      <w:tr w:rsidR="00A80FD1" w:rsidRPr="00107C20" w14:paraId="65FB991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A80FD1" w:rsidRPr="0005226A" w:rsidRDefault="00A80FD1" w:rsidP="00A80FD1">
            <w:pPr>
              <w:spacing w:after="0"/>
              <w:rPr>
                <w:rFonts w:ascii="Arial" w:hAnsi="Arial" w:cs="Arial"/>
                <w:color w:val="FF0000"/>
                <w:lang w:val="en-US"/>
              </w:rPr>
            </w:pPr>
          </w:p>
        </w:tc>
      </w:tr>
      <w:tr w:rsidR="00A80FD1" w:rsidRPr="00107C20" w14:paraId="569D4C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A80FD1" w:rsidRPr="0005226A" w:rsidRDefault="00A80FD1" w:rsidP="00A80FD1">
            <w:pPr>
              <w:spacing w:after="0"/>
              <w:rPr>
                <w:rFonts w:ascii="Arial" w:hAnsi="Arial" w:cs="Arial"/>
                <w:lang w:val="en-US"/>
              </w:rPr>
            </w:pPr>
          </w:p>
        </w:tc>
      </w:tr>
      <w:tr w:rsidR="00A80FD1"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A80FD1" w:rsidRPr="0005226A" w:rsidRDefault="00A80FD1" w:rsidP="00A80FD1">
            <w:pPr>
              <w:spacing w:after="0"/>
              <w:rPr>
                <w:rFonts w:ascii="Arial" w:hAnsi="Arial" w:cs="Arial"/>
                <w:lang w:val="en-US"/>
              </w:rPr>
            </w:pPr>
          </w:p>
        </w:tc>
      </w:tr>
      <w:tr w:rsidR="00A80FD1" w:rsidRPr="00107C20" w14:paraId="197EB0E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A80FD1" w:rsidRPr="00081B59"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A80FD1" w:rsidRPr="00107C20" w:rsidRDefault="00A80FD1" w:rsidP="00A80FD1">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A80FD1" w:rsidRPr="0005226A" w:rsidRDefault="00A80FD1" w:rsidP="00A80FD1">
            <w:pPr>
              <w:spacing w:after="0"/>
              <w:rPr>
                <w:rFonts w:ascii="Arial" w:hAnsi="Arial" w:cs="Arial"/>
                <w:color w:val="FF0000"/>
                <w:lang w:val="en-US"/>
              </w:rPr>
            </w:pPr>
          </w:p>
        </w:tc>
      </w:tr>
      <w:tr w:rsidR="00A80FD1" w:rsidRPr="000472D1" w14:paraId="2E30D1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A13310" w14:textId="77777777" w:rsidR="00A80FD1" w:rsidRPr="0005226A" w:rsidRDefault="00A80FD1" w:rsidP="00A80FD1">
            <w:pPr>
              <w:spacing w:after="0"/>
              <w:rPr>
                <w:rFonts w:ascii="Arial" w:hAnsi="Arial" w:cs="Arial"/>
                <w:lang w:val="en-US"/>
              </w:rPr>
            </w:pPr>
          </w:p>
        </w:tc>
      </w:tr>
      <w:tr w:rsidR="00A80FD1"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A80FD1" w:rsidRPr="0005226A" w:rsidRDefault="00A80FD1" w:rsidP="00A80FD1">
            <w:pPr>
              <w:spacing w:after="0"/>
              <w:rPr>
                <w:rFonts w:ascii="Arial" w:hAnsi="Arial" w:cs="Arial"/>
                <w:color w:val="FF0000"/>
                <w:lang w:val="en-US"/>
              </w:rPr>
            </w:pPr>
          </w:p>
        </w:tc>
      </w:tr>
      <w:tr w:rsidR="00A80FD1"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A80FD1" w:rsidRPr="0005226A" w:rsidRDefault="00A80FD1" w:rsidP="00A80FD1">
            <w:pPr>
              <w:spacing w:after="0"/>
              <w:rPr>
                <w:rFonts w:ascii="Arial" w:hAnsi="Arial" w:cs="Arial"/>
                <w:lang w:val="en-US"/>
              </w:rPr>
            </w:pPr>
          </w:p>
        </w:tc>
      </w:tr>
      <w:tr w:rsidR="00A80FD1" w:rsidRPr="00107C20" w14:paraId="1F95E0B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A80FD1" w:rsidRPr="0005226A" w:rsidRDefault="00A80FD1" w:rsidP="00A80FD1">
            <w:pPr>
              <w:spacing w:after="0"/>
              <w:rPr>
                <w:rFonts w:ascii="Arial" w:hAnsi="Arial" w:cs="Arial"/>
                <w:color w:val="FF0000"/>
                <w:lang w:val="en-US"/>
              </w:rPr>
            </w:pPr>
          </w:p>
        </w:tc>
      </w:tr>
      <w:tr w:rsidR="00A80FD1" w:rsidRPr="00107C20" w14:paraId="5E38564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A80FD1" w:rsidRPr="0005226A" w:rsidRDefault="00A80FD1" w:rsidP="00A80FD1">
            <w:pPr>
              <w:spacing w:after="0"/>
              <w:rPr>
                <w:rFonts w:ascii="Arial" w:hAnsi="Arial" w:cs="Arial"/>
                <w:lang w:val="en-US"/>
              </w:rPr>
            </w:pPr>
          </w:p>
        </w:tc>
      </w:tr>
      <w:tr w:rsidR="00A80FD1" w:rsidRPr="00107C20" w14:paraId="5139DC4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A80FD1" w:rsidRPr="0005226A" w:rsidRDefault="00A80FD1" w:rsidP="00A80FD1">
            <w:pPr>
              <w:spacing w:after="0"/>
              <w:rPr>
                <w:rFonts w:ascii="Arial" w:hAnsi="Arial" w:cs="Arial"/>
                <w:color w:val="FF0000"/>
                <w:lang w:val="en-US"/>
              </w:rPr>
            </w:pPr>
          </w:p>
        </w:tc>
      </w:tr>
      <w:tr w:rsidR="00A80FD1" w:rsidRPr="00107C20" w14:paraId="0498573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64B6" w14:textId="77777777" w:rsidR="00A80FD1" w:rsidRPr="0005226A" w:rsidRDefault="00A80FD1" w:rsidP="00A80FD1">
            <w:pPr>
              <w:spacing w:after="0"/>
              <w:rPr>
                <w:rFonts w:ascii="Arial" w:hAnsi="Arial" w:cs="Arial"/>
                <w:lang w:val="en-US"/>
              </w:rPr>
            </w:pPr>
          </w:p>
        </w:tc>
      </w:tr>
      <w:tr w:rsidR="00A80FD1" w:rsidRPr="00107C20" w14:paraId="20671D4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A80FD1" w:rsidRPr="0005226A" w:rsidRDefault="00A80FD1" w:rsidP="00A80FD1">
            <w:pPr>
              <w:spacing w:after="0"/>
              <w:rPr>
                <w:rFonts w:ascii="Arial" w:hAnsi="Arial" w:cs="Arial"/>
                <w:color w:val="FF0000"/>
                <w:lang w:val="en-US"/>
              </w:rPr>
            </w:pPr>
          </w:p>
        </w:tc>
      </w:tr>
      <w:tr w:rsidR="009C6564" w:rsidRPr="00107C20" w14:paraId="74064D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9C6564" w:rsidRPr="0005226A" w:rsidRDefault="009C6564" w:rsidP="009C6564">
            <w:pPr>
              <w:spacing w:after="0"/>
              <w:rPr>
                <w:rFonts w:ascii="Arial" w:hAnsi="Arial" w:cs="Arial"/>
                <w:lang w:val="en-US"/>
              </w:rPr>
            </w:pPr>
          </w:p>
        </w:tc>
      </w:tr>
      <w:tr w:rsidR="009C6564"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C6564" w:rsidRPr="00EB322D" w:rsidRDefault="009C6564" w:rsidP="009C6564">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C6564" w:rsidRPr="0005226A" w:rsidRDefault="009C6564" w:rsidP="009C6564">
            <w:pPr>
              <w:spacing w:after="0"/>
              <w:rPr>
                <w:rFonts w:ascii="Arial" w:hAnsi="Arial" w:cs="Arial"/>
                <w:color w:val="FF0000"/>
                <w:lang w:val="en-US"/>
              </w:rPr>
            </w:pPr>
          </w:p>
        </w:tc>
      </w:tr>
      <w:tr w:rsidR="009C6564" w:rsidRPr="00107C20" w14:paraId="3DA48A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9C6564" w:rsidRPr="0005226A" w:rsidRDefault="009C6564" w:rsidP="009C6564">
            <w:pPr>
              <w:spacing w:after="0"/>
              <w:rPr>
                <w:rFonts w:ascii="Arial" w:hAnsi="Arial" w:cs="Arial"/>
                <w:lang w:val="en-US"/>
              </w:rPr>
            </w:pPr>
          </w:p>
        </w:tc>
      </w:tr>
      <w:tr w:rsidR="009C6564"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9C6564" w:rsidRPr="00EB322D" w:rsidRDefault="009C6564" w:rsidP="009C6564">
            <w:pPr>
              <w:spacing w:after="0"/>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lang w:val="en-DE"/>
              </w:rPr>
              <w:t xml:space="preserve">of </w:t>
            </w:r>
            <w:r w:rsidR="00D60B36" w:rsidRPr="00D60B36">
              <w:rPr>
                <w:rFonts w:ascii="Arial" w:hAnsi="Arial" w:cs="Arial"/>
                <w:b/>
                <w:bCs/>
                <w:lang w:val="en-DE"/>
              </w:rPr>
              <w:t xml:space="preserve"> Access</w:t>
            </w:r>
            <w:proofErr w:type="gramEnd"/>
            <w:r w:rsidR="00D60B36" w:rsidRPr="00D60B36">
              <w:rPr>
                <w:rFonts w:ascii="Arial" w:hAnsi="Arial" w:cs="Arial"/>
                <w:b/>
                <w:bCs/>
                <w:lang w:val="en-DE"/>
              </w:rPr>
              <w:t xml:space="preserve"> Traffic Steering, Switching and Splitting support in 5G system – Phase 3 </w:t>
            </w:r>
            <w:r w:rsidRPr="00D60B36">
              <w:rPr>
                <w:rFonts w:ascii="Arial" w:hAnsi="Arial" w:cs="Arial"/>
                <w:b/>
                <w:bCs/>
                <w:lang w:val="en-DE"/>
              </w:rPr>
              <w:t>[ATSSS_Ph3]</w:t>
            </w:r>
          </w:p>
        </w:tc>
        <w:tc>
          <w:tcPr>
            <w:tcW w:w="1240" w:type="dxa"/>
            <w:tcBorders>
              <w:bottom w:val="single" w:sz="4" w:space="0" w:color="auto"/>
            </w:tcBorders>
            <w:shd w:val="clear" w:color="auto" w:fill="FDE9D9" w:themeFill="accent6" w:themeFillTint="33"/>
          </w:tcPr>
          <w:p w14:paraId="384A64B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C6564" w:rsidRPr="0005226A" w:rsidRDefault="009C6564" w:rsidP="009C6564">
            <w:pPr>
              <w:spacing w:after="0"/>
              <w:rPr>
                <w:rFonts w:ascii="Arial" w:hAnsi="Arial" w:cs="Arial"/>
                <w:color w:val="FF0000"/>
                <w:lang w:val="en-US"/>
              </w:rPr>
            </w:pPr>
          </w:p>
        </w:tc>
      </w:tr>
      <w:tr w:rsidR="009C6564" w:rsidRPr="00107C20" w14:paraId="00A26F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7138F2" w14:textId="77777777" w:rsidR="009C6564" w:rsidRPr="0005226A" w:rsidRDefault="009C6564" w:rsidP="009C6564">
            <w:pPr>
              <w:spacing w:after="0"/>
              <w:rPr>
                <w:rFonts w:ascii="Arial" w:hAnsi="Arial" w:cs="Arial"/>
                <w:lang w:val="en-US"/>
              </w:rPr>
            </w:pPr>
          </w:p>
        </w:tc>
      </w:tr>
      <w:tr w:rsidR="009C6564"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C6564" w:rsidRPr="009C3793"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C6564" w:rsidRPr="009C3793" w:rsidRDefault="009C6564" w:rsidP="009C6564">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C6564" w:rsidRPr="0005226A" w:rsidRDefault="009C6564" w:rsidP="009C6564">
            <w:pPr>
              <w:spacing w:after="0"/>
              <w:rPr>
                <w:rFonts w:ascii="Arial" w:hAnsi="Arial" w:cs="Arial"/>
                <w:color w:val="FF0000"/>
                <w:lang w:val="en-US"/>
              </w:rPr>
            </w:pPr>
          </w:p>
        </w:tc>
      </w:tr>
      <w:tr w:rsidR="009C6564" w:rsidRPr="00107C20" w14:paraId="1BFFAB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9C6564" w:rsidRPr="0005226A" w:rsidRDefault="009C6564" w:rsidP="009C6564">
            <w:pPr>
              <w:spacing w:after="0"/>
              <w:rPr>
                <w:rFonts w:ascii="Arial" w:hAnsi="Arial" w:cs="Arial"/>
                <w:lang w:val="en-US"/>
              </w:rPr>
            </w:pPr>
          </w:p>
        </w:tc>
      </w:tr>
      <w:tr w:rsidR="009C6564"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C6564" w:rsidRPr="0005226A" w:rsidRDefault="009C6564" w:rsidP="009C6564">
            <w:pPr>
              <w:spacing w:after="0"/>
              <w:rPr>
                <w:rFonts w:ascii="Arial" w:hAnsi="Arial" w:cs="Arial"/>
                <w:lang w:val="en-US"/>
              </w:rPr>
            </w:pPr>
          </w:p>
        </w:tc>
      </w:tr>
      <w:tr w:rsidR="009C6564"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C6564" w:rsidRPr="00385157"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C6564" w:rsidRPr="00385157" w:rsidRDefault="009C6564" w:rsidP="009C6564">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C6564" w:rsidRPr="0005226A" w:rsidRDefault="009C6564" w:rsidP="009C6564">
            <w:pPr>
              <w:spacing w:after="0"/>
              <w:rPr>
                <w:rFonts w:ascii="Arial" w:hAnsi="Arial" w:cs="Arial"/>
                <w:color w:val="FF0000"/>
                <w:lang w:val="en-US"/>
              </w:rPr>
            </w:pPr>
          </w:p>
        </w:tc>
      </w:tr>
      <w:tr w:rsidR="009C6564"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9C6564" w:rsidRPr="0005226A" w:rsidRDefault="009C6564" w:rsidP="009C6564">
            <w:pPr>
              <w:spacing w:after="0"/>
              <w:rPr>
                <w:rFonts w:ascii="Arial" w:hAnsi="Arial" w:cs="Arial"/>
                <w:lang w:val="en-US"/>
              </w:rPr>
            </w:pPr>
          </w:p>
        </w:tc>
      </w:tr>
      <w:tr w:rsidR="009C6564" w:rsidRPr="00107C20" w14:paraId="2063081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65D083EB" w:rsidR="009C6564" w:rsidRPr="00D60B36" w:rsidRDefault="00D60B36" w:rsidP="009C6564">
            <w:pPr>
              <w:spacing w:after="0"/>
              <w:rPr>
                <w:rFonts w:ascii="Arial" w:hAnsi="Arial" w:cs="Arial"/>
                <w:b/>
                <w:bCs/>
                <w:lang w:val="en-DE"/>
              </w:rPr>
            </w:pPr>
            <w:r w:rsidRPr="00D60B36">
              <w:rPr>
                <w:rFonts w:ascii="Arial" w:hAnsi="Arial" w:cs="Arial"/>
                <w:b/>
                <w:bCs/>
                <w:lang w:val="en-DE"/>
              </w:rPr>
              <w:t>CT aspects of Enhanced Mission Critical Push-to-talk architecture phase 4</w:t>
            </w:r>
          </w:p>
          <w:p w14:paraId="0D1BF65B" w14:textId="16C04B4F" w:rsidR="009C6564" w:rsidRPr="00EB322D" w:rsidRDefault="009C6564" w:rsidP="009C6564">
            <w:pPr>
              <w:spacing w:after="0"/>
              <w:rPr>
                <w:rFonts w:ascii="Arial" w:hAnsi="Arial" w:cs="Arial"/>
                <w:b/>
                <w:bCs/>
                <w:lang w:val="en-DE"/>
              </w:rPr>
            </w:pPr>
            <w:r w:rsidRPr="00D60B36">
              <w:rPr>
                <w:rFonts w:ascii="Arial" w:hAnsi="Arial" w:cs="Arial"/>
                <w:b/>
                <w:bCs/>
                <w:lang w:val="en-DE"/>
              </w:rPr>
              <w:t xml:space="preserve"> [enh4MCPTT]</w:t>
            </w:r>
          </w:p>
        </w:tc>
        <w:tc>
          <w:tcPr>
            <w:tcW w:w="1240" w:type="dxa"/>
            <w:tcBorders>
              <w:bottom w:val="single" w:sz="4" w:space="0" w:color="auto"/>
            </w:tcBorders>
            <w:shd w:val="clear" w:color="auto" w:fill="FDE9D9" w:themeFill="accent6" w:themeFillTint="33"/>
          </w:tcPr>
          <w:p w14:paraId="04C6B85C"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C6564" w:rsidRPr="0005226A" w:rsidRDefault="009C6564" w:rsidP="009C6564">
            <w:pPr>
              <w:spacing w:after="0"/>
              <w:rPr>
                <w:rFonts w:ascii="Arial" w:hAnsi="Arial" w:cs="Arial"/>
                <w:color w:val="FF0000"/>
                <w:lang w:val="en-US"/>
              </w:rPr>
            </w:pPr>
          </w:p>
        </w:tc>
      </w:tr>
      <w:tr w:rsidR="009C6564" w:rsidRPr="00107C20" w14:paraId="001C07E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9C6564" w:rsidRPr="0005226A" w:rsidRDefault="009C6564" w:rsidP="009C6564">
            <w:pPr>
              <w:spacing w:after="0"/>
              <w:rPr>
                <w:rFonts w:ascii="Arial" w:hAnsi="Arial" w:cs="Arial"/>
                <w:lang w:val="en-US"/>
              </w:rPr>
            </w:pPr>
          </w:p>
        </w:tc>
      </w:tr>
      <w:tr w:rsidR="009C6564"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C6564" w:rsidRPr="00A57625" w:rsidRDefault="009C6564" w:rsidP="009C6564">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C6564" w:rsidRDefault="009C6564" w:rsidP="009C6564">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C6564" w:rsidRPr="009C3793" w:rsidRDefault="009C6564" w:rsidP="009C6564">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9C6564" w:rsidRPr="0005226A" w:rsidRDefault="009C6564" w:rsidP="009C6564">
            <w:pPr>
              <w:spacing w:after="0"/>
              <w:rPr>
                <w:rFonts w:ascii="Arial" w:hAnsi="Arial" w:cs="Arial"/>
                <w:color w:val="FF0000"/>
                <w:lang w:val="en-US"/>
              </w:rPr>
            </w:pPr>
          </w:p>
        </w:tc>
      </w:tr>
      <w:tr w:rsidR="009C6564"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9C6564" w:rsidRPr="0005226A" w:rsidRDefault="009C6564" w:rsidP="009C6564">
            <w:pPr>
              <w:spacing w:after="0"/>
              <w:rPr>
                <w:rFonts w:ascii="Arial" w:hAnsi="Arial" w:cs="Arial"/>
                <w:lang w:val="en-US"/>
              </w:rPr>
            </w:pPr>
          </w:p>
        </w:tc>
      </w:tr>
      <w:tr w:rsidR="009C6564"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C6564" w:rsidRPr="00385157" w:rsidRDefault="009C6564" w:rsidP="009C6564">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C6564" w:rsidRPr="0005226A" w:rsidRDefault="009C6564" w:rsidP="009C6564">
            <w:pPr>
              <w:spacing w:after="0"/>
              <w:rPr>
                <w:rFonts w:ascii="Arial" w:hAnsi="Arial" w:cs="Arial"/>
                <w:color w:val="FF0000"/>
                <w:lang w:val="en-US"/>
              </w:rPr>
            </w:pPr>
          </w:p>
        </w:tc>
      </w:tr>
      <w:tr w:rsidR="009C6564"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C6564" w:rsidRPr="0005226A" w:rsidRDefault="009C6564" w:rsidP="009C6564">
            <w:pPr>
              <w:spacing w:after="0"/>
              <w:rPr>
                <w:rFonts w:ascii="Arial" w:hAnsi="Arial" w:cs="Arial"/>
                <w:lang w:val="en-US"/>
              </w:rPr>
            </w:pPr>
          </w:p>
        </w:tc>
      </w:tr>
      <w:tr w:rsidR="009C6564" w:rsidRPr="00107C20" w14:paraId="3E7B6D0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C6564" w:rsidRDefault="009C6564" w:rsidP="009C6564">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C6564" w:rsidRPr="00EB322D" w:rsidRDefault="009C6564" w:rsidP="009C6564">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C6564" w:rsidRPr="0005226A" w:rsidRDefault="009C6564" w:rsidP="009C6564">
            <w:pPr>
              <w:spacing w:after="0"/>
              <w:rPr>
                <w:rFonts w:ascii="Arial" w:hAnsi="Arial" w:cs="Arial"/>
                <w:color w:val="FF0000"/>
                <w:lang w:val="en-US"/>
              </w:rPr>
            </w:pPr>
          </w:p>
        </w:tc>
      </w:tr>
      <w:tr w:rsidR="009C6564" w:rsidRPr="00107C20" w14:paraId="36EBEB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9C6564" w:rsidRPr="0005226A" w:rsidRDefault="009C6564" w:rsidP="009C6564">
            <w:pPr>
              <w:spacing w:after="0"/>
              <w:rPr>
                <w:rFonts w:ascii="Arial" w:hAnsi="Arial" w:cs="Arial"/>
                <w:lang w:val="en-US"/>
              </w:rPr>
            </w:pPr>
          </w:p>
        </w:tc>
      </w:tr>
      <w:tr w:rsidR="009C6564" w:rsidRPr="00107C20" w14:paraId="07B26B4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C6564" w:rsidRPr="00A540FD" w:rsidRDefault="009C6564" w:rsidP="009C6564">
            <w:pPr>
              <w:spacing w:after="0"/>
              <w:rPr>
                <w:rFonts w:ascii="Arial" w:hAnsi="Arial" w:cs="Arial"/>
                <w:b/>
                <w:lang w:val="en-US"/>
              </w:rPr>
            </w:pPr>
            <w:r w:rsidRPr="00A540FD">
              <w:rPr>
                <w:rFonts w:ascii="Arial" w:hAnsi="Arial" w:cs="Arial"/>
                <w:b/>
                <w:lang w:val="en-US"/>
              </w:rPr>
              <w:t xml:space="preserve">CT aspects on </w:t>
            </w:r>
            <w:bookmarkStart w:id="6" w:name="_Hlk130570053"/>
            <w:r w:rsidRPr="00A540FD">
              <w:rPr>
                <w:rFonts w:ascii="Arial" w:hAnsi="Arial" w:cs="Arial"/>
                <w:b/>
                <w:lang w:val="en-US"/>
              </w:rPr>
              <w:t>Spending Limits for AM and UE Policies in the 5GC</w:t>
            </w:r>
            <w:bookmarkEnd w:id="6"/>
            <w:r w:rsidRPr="00A540FD">
              <w:rPr>
                <w:rFonts w:ascii="Arial" w:hAnsi="Arial" w:cs="Arial"/>
                <w:b/>
                <w:lang w:val="en-US"/>
              </w:rPr>
              <w:t xml:space="preserve"> </w:t>
            </w:r>
          </w:p>
          <w:p w14:paraId="629E3ED6" w14:textId="66E309A2" w:rsidR="009C6564" w:rsidRPr="00A540FD" w:rsidRDefault="009C6564" w:rsidP="009C6564">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C6564" w:rsidRPr="0005226A" w:rsidRDefault="009C6564" w:rsidP="009C6564">
            <w:pPr>
              <w:spacing w:after="0"/>
              <w:rPr>
                <w:rFonts w:ascii="Arial" w:hAnsi="Arial" w:cs="Arial"/>
                <w:color w:val="FF0000"/>
                <w:lang w:val="en-US"/>
              </w:rPr>
            </w:pPr>
          </w:p>
        </w:tc>
      </w:tr>
      <w:tr w:rsidR="009C6564" w:rsidRPr="00107C20" w14:paraId="6FDB1E5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C6564" w:rsidRPr="0005226A" w:rsidRDefault="009C6564" w:rsidP="009C6564">
            <w:pPr>
              <w:spacing w:after="0"/>
              <w:rPr>
                <w:rFonts w:ascii="Arial" w:hAnsi="Arial" w:cs="Arial"/>
                <w:lang w:val="en-US"/>
              </w:rPr>
            </w:pPr>
          </w:p>
        </w:tc>
      </w:tr>
      <w:tr w:rsidR="003A6009"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3A6009" w:rsidRPr="00A57625" w:rsidRDefault="003A6009" w:rsidP="003A6009">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3A6009" w:rsidRPr="00A540FD" w:rsidRDefault="003A6009" w:rsidP="003A6009">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3A6009" w:rsidRPr="00A540FD" w:rsidRDefault="003A6009" w:rsidP="003A6009">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3A6009" w:rsidRPr="0005226A" w:rsidRDefault="003A6009" w:rsidP="003A6009">
            <w:pPr>
              <w:spacing w:after="0"/>
              <w:rPr>
                <w:rFonts w:ascii="Arial" w:hAnsi="Arial" w:cs="Arial"/>
                <w:color w:val="FF0000"/>
                <w:lang w:val="en-US"/>
              </w:rPr>
            </w:pPr>
          </w:p>
        </w:tc>
        <w:tc>
          <w:tcPr>
            <w:tcW w:w="4484" w:type="dxa"/>
          </w:tcPr>
          <w:p w14:paraId="3189831E" w14:textId="77777777" w:rsidR="003A6009" w:rsidRPr="0005226A" w:rsidRDefault="003A6009" w:rsidP="003A6009">
            <w:pPr>
              <w:overflowPunct/>
              <w:autoSpaceDE/>
              <w:autoSpaceDN/>
              <w:adjustRightInd/>
              <w:spacing w:after="0"/>
              <w:textAlignment w:val="auto"/>
              <w:rPr>
                <w:rFonts w:ascii="Arial" w:hAnsi="Arial" w:cs="Arial"/>
                <w:color w:val="FF0000"/>
                <w:lang w:val="en-US"/>
              </w:rPr>
            </w:pPr>
          </w:p>
        </w:tc>
      </w:tr>
      <w:tr w:rsidR="003A6009"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3A6009" w:rsidRPr="0077413E" w:rsidRDefault="003A6009" w:rsidP="003A60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3A6009" w:rsidRPr="00107C20" w:rsidRDefault="003A6009" w:rsidP="003A600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77777777" w:rsidR="003A6009" w:rsidRPr="0005226A" w:rsidRDefault="003A6009" w:rsidP="003A600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77777777" w:rsidR="003A6009" w:rsidRPr="0005226A" w:rsidRDefault="003A6009" w:rsidP="003A600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77777777" w:rsidR="003A6009" w:rsidRPr="0005226A" w:rsidRDefault="003A6009" w:rsidP="003A600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3A6009" w:rsidRPr="0005226A" w:rsidRDefault="003A6009" w:rsidP="003A6009">
            <w:pPr>
              <w:spacing w:after="0"/>
              <w:rPr>
                <w:rFonts w:ascii="Arial" w:hAnsi="Arial" w:cs="Arial"/>
                <w:lang w:val="en-US"/>
              </w:rPr>
            </w:pPr>
          </w:p>
        </w:tc>
        <w:tc>
          <w:tcPr>
            <w:tcW w:w="4484" w:type="dxa"/>
          </w:tcPr>
          <w:p w14:paraId="7768EAB9" w14:textId="77777777" w:rsidR="003A6009" w:rsidRPr="0005226A" w:rsidRDefault="003A6009" w:rsidP="003A6009">
            <w:pPr>
              <w:overflowPunct/>
              <w:autoSpaceDE/>
              <w:autoSpaceDN/>
              <w:adjustRightInd/>
              <w:spacing w:after="0"/>
              <w:textAlignment w:val="auto"/>
              <w:rPr>
                <w:rFonts w:ascii="Arial" w:hAnsi="Arial" w:cs="Arial"/>
                <w:lang w:val="en-US"/>
              </w:rPr>
            </w:pPr>
          </w:p>
        </w:tc>
      </w:tr>
      <w:tr w:rsidR="003A6009" w:rsidRPr="0005226A" w14:paraId="195499E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3A6009" w:rsidRPr="00A57625" w:rsidRDefault="003A6009" w:rsidP="003A6009">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3A6009" w:rsidRPr="003A6009" w:rsidRDefault="00C1680A" w:rsidP="003A6009">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3A6009" w:rsidRPr="00A540FD" w:rsidRDefault="003A6009" w:rsidP="003A6009">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3A6009" w:rsidRPr="0005226A" w:rsidRDefault="003A6009" w:rsidP="003A6009">
            <w:pPr>
              <w:spacing w:after="0"/>
              <w:rPr>
                <w:rFonts w:ascii="Arial" w:hAnsi="Arial" w:cs="Arial"/>
                <w:color w:val="FF0000"/>
                <w:lang w:val="en-US"/>
              </w:rPr>
            </w:pPr>
          </w:p>
        </w:tc>
      </w:tr>
      <w:tr w:rsidR="003A6009" w:rsidRPr="0005226A" w14:paraId="0A9E39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3A6009" w:rsidRPr="0077413E" w:rsidRDefault="003A6009" w:rsidP="003A60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3A6009" w:rsidRPr="00107C20" w:rsidRDefault="003A6009" w:rsidP="003A600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7777777" w:rsidR="003A6009" w:rsidRPr="0005226A" w:rsidRDefault="003A6009" w:rsidP="003A600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77777777" w:rsidR="003A6009" w:rsidRPr="0005226A" w:rsidRDefault="003A6009" w:rsidP="003A600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77777777" w:rsidR="003A6009" w:rsidRPr="0005226A" w:rsidRDefault="003A6009" w:rsidP="003A600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991A9A" w14:textId="77777777" w:rsidR="003A6009" w:rsidRPr="0005226A" w:rsidRDefault="003A6009" w:rsidP="003A6009">
            <w:pPr>
              <w:spacing w:after="0"/>
              <w:rPr>
                <w:rFonts w:ascii="Arial" w:hAnsi="Arial" w:cs="Arial"/>
                <w:lang w:val="en-US"/>
              </w:rPr>
            </w:pPr>
          </w:p>
        </w:tc>
      </w:tr>
      <w:tr w:rsidR="00F01767" w:rsidRPr="0005226A" w14:paraId="39A0940D" w14:textId="77777777" w:rsidTr="009E0D2A">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57AA812C" w:rsidR="00F01767" w:rsidRPr="00A57625" w:rsidRDefault="00F01767" w:rsidP="009E0D2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F01767" w:rsidRPr="00F01767" w:rsidRDefault="00F01767" w:rsidP="009E0D2A">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F01767" w:rsidRPr="00EB1193" w:rsidRDefault="00F01767" w:rsidP="009E0D2A">
            <w:pPr>
              <w:spacing w:after="0"/>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sidR="00EB1193">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8F8271B" w14:textId="77777777" w:rsidR="00F01767" w:rsidRPr="0005226A" w:rsidRDefault="00F01767" w:rsidP="009E0D2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F01767" w:rsidRPr="0005226A" w:rsidRDefault="00F01767" w:rsidP="009E0D2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F01767" w:rsidRPr="0005226A" w:rsidRDefault="00F01767" w:rsidP="009E0D2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F01767" w:rsidRPr="0005226A" w:rsidRDefault="00F01767" w:rsidP="009E0D2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F01767" w:rsidRPr="0005226A" w:rsidRDefault="00F01767" w:rsidP="009E0D2A">
            <w:pPr>
              <w:spacing w:after="0"/>
              <w:rPr>
                <w:rFonts w:ascii="Arial" w:hAnsi="Arial" w:cs="Arial"/>
                <w:color w:val="FF0000"/>
                <w:lang w:val="en-US"/>
              </w:rPr>
            </w:pPr>
          </w:p>
        </w:tc>
      </w:tr>
      <w:tr w:rsidR="00F01767" w:rsidRPr="0005226A" w14:paraId="5270887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F01767" w:rsidRPr="0077413E" w:rsidRDefault="00F01767" w:rsidP="009E0D2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F01767" w:rsidRPr="00107C20" w:rsidRDefault="00F01767" w:rsidP="009E0D2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77777777" w:rsidR="00F01767" w:rsidRPr="0005226A" w:rsidRDefault="00F01767" w:rsidP="009E0D2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77777777" w:rsidR="00F01767" w:rsidRPr="0005226A" w:rsidRDefault="00F01767" w:rsidP="009E0D2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77777777" w:rsidR="00F01767" w:rsidRPr="0005226A" w:rsidRDefault="00F01767" w:rsidP="009E0D2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F01767" w:rsidRPr="0005226A" w:rsidRDefault="00F01767"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D5E9A1" w14:textId="77777777" w:rsidR="00F01767" w:rsidRPr="0005226A" w:rsidRDefault="00F01767" w:rsidP="009E0D2A">
            <w:pPr>
              <w:spacing w:after="0"/>
              <w:rPr>
                <w:rFonts w:ascii="Arial" w:hAnsi="Arial" w:cs="Arial"/>
                <w:lang w:val="en-US"/>
              </w:rPr>
            </w:pPr>
          </w:p>
        </w:tc>
      </w:tr>
      <w:tr w:rsidR="009E0D2A" w:rsidRPr="0005226A" w14:paraId="1A3E1D80" w14:textId="77777777" w:rsidTr="009E0D2A">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E0D2A" w:rsidRPr="00A57625" w:rsidRDefault="009E0D2A" w:rsidP="009E0D2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9E0D2A" w:rsidRPr="00F01767" w:rsidRDefault="00DC4568" w:rsidP="009E0D2A">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9E0D2A" w:rsidRPr="00EB1193" w:rsidRDefault="009E0D2A" w:rsidP="009E0D2A">
            <w:pPr>
              <w:spacing w:after="0"/>
              <w:rPr>
                <w:rFonts w:ascii="Arial" w:hAnsi="Arial" w:cs="Arial"/>
                <w:b/>
                <w:lang w:val="en-DE"/>
              </w:rPr>
            </w:pPr>
            <w:r w:rsidRPr="00A540FD">
              <w:rPr>
                <w:rFonts w:ascii="Arial" w:hAnsi="Arial" w:cs="Arial"/>
                <w:b/>
                <w:lang w:val="en-US"/>
              </w:rPr>
              <w:t xml:space="preserve"> [</w:t>
            </w:r>
            <w:r w:rsidR="00DC4568" w:rsidRPr="00DC4568">
              <w:rPr>
                <w:rFonts w:ascii="Arial" w:hAnsi="Arial" w:cs="Arial"/>
                <w:b/>
                <w:lang w:val="en-US"/>
              </w:rPr>
              <w:t>NSCALE</w:t>
            </w:r>
            <w:r w:rsidRPr="00A540FD">
              <w:rPr>
                <w:rFonts w:ascii="Arial" w:hAnsi="Arial" w:cs="Arial"/>
                <w:b/>
                <w:lang w:val="en-US"/>
              </w:rPr>
              <w:t>]</w:t>
            </w:r>
            <w:r w:rsidR="00EB1193">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7773B040" w14:textId="77777777" w:rsidR="009E0D2A" w:rsidRPr="0005226A" w:rsidRDefault="009E0D2A" w:rsidP="009E0D2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E0D2A" w:rsidRPr="0005226A" w:rsidRDefault="009E0D2A" w:rsidP="009E0D2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E0D2A" w:rsidRPr="0005226A" w:rsidRDefault="009E0D2A" w:rsidP="009E0D2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E0D2A" w:rsidRPr="0005226A" w:rsidRDefault="009E0D2A" w:rsidP="009E0D2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E0D2A" w:rsidRPr="0005226A" w:rsidRDefault="009E0D2A" w:rsidP="009E0D2A">
            <w:pPr>
              <w:spacing w:after="0"/>
              <w:rPr>
                <w:rFonts w:ascii="Arial" w:hAnsi="Arial" w:cs="Arial"/>
                <w:color w:val="FF0000"/>
                <w:lang w:val="en-US"/>
              </w:rPr>
            </w:pPr>
          </w:p>
        </w:tc>
      </w:tr>
      <w:tr w:rsidR="009E0D2A" w:rsidRPr="0005226A" w14:paraId="52D568BD"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E0D2A" w:rsidRPr="0077413E" w:rsidRDefault="009E0D2A" w:rsidP="009E0D2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9E0D2A" w:rsidRPr="00107C20" w:rsidRDefault="009E0D2A" w:rsidP="009E0D2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77777777" w:rsidR="009E0D2A" w:rsidRPr="0005226A" w:rsidRDefault="009E0D2A" w:rsidP="009E0D2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77777777" w:rsidR="009E0D2A" w:rsidRPr="0005226A" w:rsidRDefault="009E0D2A" w:rsidP="009E0D2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77777777" w:rsidR="009E0D2A" w:rsidRPr="0005226A" w:rsidRDefault="009E0D2A" w:rsidP="009E0D2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9E0D2A" w:rsidRPr="0005226A" w:rsidRDefault="009E0D2A"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3AB8EE" w14:textId="77777777" w:rsidR="009E0D2A" w:rsidRPr="0005226A" w:rsidRDefault="009E0D2A" w:rsidP="009E0D2A">
            <w:pPr>
              <w:spacing w:after="0"/>
              <w:rPr>
                <w:rFonts w:ascii="Arial" w:hAnsi="Arial" w:cs="Arial"/>
                <w:lang w:val="en-US"/>
              </w:rPr>
            </w:pPr>
          </w:p>
        </w:tc>
      </w:tr>
      <w:tr w:rsidR="00C17A2E" w:rsidRPr="0005226A" w14:paraId="224CC0E4" w14:textId="77777777" w:rsidTr="00C17A2E">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C17A2E" w:rsidRPr="00A57625" w:rsidRDefault="00C17A2E" w:rsidP="00C17A2E">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4B75F018" w14:textId="58095E3F" w:rsidR="00C17A2E" w:rsidRPr="00F01767" w:rsidRDefault="00C17A2E" w:rsidP="00C17A2E">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C17A2E" w:rsidRPr="00EB1193" w:rsidRDefault="00C17A2E" w:rsidP="00C17A2E">
            <w:pPr>
              <w:spacing w:after="0"/>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11F0D26" w14:textId="77777777" w:rsidR="00C17A2E" w:rsidRPr="0005226A" w:rsidRDefault="00C17A2E" w:rsidP="00C17A2E">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C17A2E" w:rsidRPr="0005226A" w:rsidRDefault="00C17A2E" w:rsidP="00C17A2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C17A2E" w:rsidRPr="0005226A" w:rsidRDefault="00C17A2E" w:rsidP="00C17A2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C17A2E" w:rsidRPr="0005226A" w:rsidRDefault="00C17A2E" w:rsidP="00C17A2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C17A2E" w:rsidRPr="0005226A" w:rsidRDefault="00C17A2E" w:rsidP="00C17A2E">
            <w:pPr>
              <w:spacing w:after="0"/>
              <w:rPr>
                <w:rFonts w:ascii="Arial" w:hAnsi="Arial" w:cs="Arial"/>
                <w:color w:val="FF0000"/>
                <w:lang w:val="en-US"/>
              </w:rPr>
            </w:pPr>
          </w:p>
        </w:tc>
      </w:tr>
      <w:tr w:rsidR="00C17A2E" w:rsidRPr="0005226A" w14:paraId="7BEB5330" w14:textId="77777777" w:rsidTr="00C17A2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C17A2E" w:rsidRPr="0077413E" w:rsidRDefault="00C17A2E" w:rsidP="00C17A2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C17A2E" w:rsidRPr="00107C20" w:rsidRDefault="00C17A2E" w:rsidP="00C17A2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77777777" w:rsidR="00C17A2E" w:rsidRPr="0005226A" w:rsidRDefault="00C17A2E" w:rsidP="00C17A2E">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77777777" w:rsidR="00C17A2E" w:rsidRPr="0005226A" w:rsidRDefault="00C17A2E" w:rsidP="00C17A2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77777777" w:rsidR="00C17A2E" w:rsidRPr="0005226A" w:rsidRDefault="00C17A2E" w:rsidP="00C17A2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C17A2E" w:rsidRPr="0005226A" w:rsidRDefault="00C17A2E" w:rsidP="00C17A2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106B25" w14:textId="77777777" w:rsidR="00C17A2E" w:rsidRPr="0005226A" w:rsidRDefault="00C17A2E" w:rsidP="00C17A2E">
            <w:pPr>
              <w:spacing w:after="0"/>
              <w:rPr>
                <w:rFonts w:ascii="Arial" w:hAnsi="Arial" w:cs="Arial"/>
                <w:lang w:val="en-US"/>
              </w:rPr>
            </w:pPr>
          </w:p>
        </w:tc>
      </w:tr>
      <w:tr w:rsidR="003A6009"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730F952" w:rsidR="003A6009" w:rsidRPr="00230482" w:rsidRDefault="003A6009" w:rsidP="003A600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17A2E">
              <w:rPr>
                <w:rFonts w:ascii="Arial" w:hAnsi="Arial" w:cs="Arial"/>
                <w:b/>
                <w:bCs/>
                <w:lang w:val="en-DE"/>
              </w:rPr>
              <w:t>80</w:t>
            </w:r>
          </w:p>
        </w:tc>
        <w:tc>
          <w:tcPr>
            <w:tcW w:w="2527" w:type="dxa"/>
            <w:tcBorders>
              <w:bottom w:val="single" w:sz="4" w:space="0" w:color="auto"/>
            </w:tcBorders>
            <w:shd w:val="clear" w:color="auto" w:fill="FDE9D9" w:themeFill="accent6" w:themeFillTint="33"/>
          </w:tcPr>
          <w:p w14:paraId="316C2E56" w14:textId="2D280F64" w:rsidR="003A6009" w:rsidRPr="00A540FD" w:rsidRDefault="003A6009" w:rsidP="003A6009">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3A6009" w:rsidRPr="0005226A" w:rsidRDefault="003A6009" w:rsidP="003A6009">
            <w:pPr>
              <w:spacing w:after="0"/>
              <w:rPr>
                <w:rFonts w:ascii="Arial" w:hAnsi="Arial" w:cs="Arial"/>
                <w:color w:val="FF0000"/>
                <w:lang w:val="en-US"/>
              </w:rPr>
            </w:pPr>
          </w:p>
        </w:tc>
      </w:tr>
      <w:tr w:rsidR="003A6009"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3A6009" w:rsidRDefault="003A6009" w:rsidP="003A60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3A6009" w:rsidRPr="00107C20" w:rsidRDefault="003A6009" w:rsidP="003A600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3A6009" w:rsidRPr="0005226A" w:rsidRDefault="003A6009" w:rsidP="003A600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3A6009" w:rsidRPr="0005226A" w:rsidRDefault="003A6009" w:rsidP="003A600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3A6009" w:rsidRPr="0005226A" w:rsidRDefault="003A6009" w:rsidP="003A600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3A6009" w:rsidRPr="0005226A" w:rsidRDefault="003A6009" w:rsidP="003A6009">
            <w:pPr>
              <w:spacing w:after="0"/>
              <w:rPr>
                <w:rFonts w:ascii="Arial" w:hAnsi="Arial" w:cs="Arial"/>
                <w:lang w:val="en-US"/>
              </w:rPr>
            </w:pPr>
          </w:p>
        </w:tc>
      </w:tr>
      <w:tr w:rsidR="003A6009"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3A6009" w:rsidRPr="00107C20" w:rsidRDefault="003A6009" w:rsidP="003A6009">
            <w:pPr>
              <w:spacing w:after="0"/>
              <w:rPr>
                <w:rFonts w:ascii="Arial" w:hAnsi="Arial" w:cs="Arial"/>
                <w:b/>
                <w:bCs/>
                <w:lang w:val="en-US"/>
              </w:rPr>
            </w:pPr>
            <w:bookmarkStart w:id="7"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3A6009" w:rsidRPr="0005226A" w:rsidRDefault="003A6009" w:rsidP="003A6009">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3A6009" w:rsidRPr="0005226A"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3A6009" w:rsidRPr="0005226A"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3A6009" w:rsidRPr="0005226A" w:rsidRDefault="003A6009" w:rsidP="003A6009">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3A6009" w:rsidRPr="0005226A" w:rsidRDefault="003A6009" w:rsidP="003A6009">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3A6009" w:rsidRPr="0005226A" w:rsidRDefault="003A6009" w:rsidP="003A6009">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3A6009"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3A6009" w:rsidRPr="00107C20" w:rsidRDefault="003A6009" w:rsidP="003A6009">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3A6009" w:rsidRPr="0005226A" w:rsidRDefault="003A6009" w:rsidP="003A6009">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3A6009" w:rsidRPr="0005226A" w:rsidRDefault="003A6009" w:rsidP="003A6009">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3A6009" w:rsidRPr="0005226A" w:rsidRDefault="003A6009" w:rsidP="003A600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3A6009" w:rsidRPr="0005226A" w:rsidRDefault="003A6009" w:rsidP="003A600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3A6009" w:rsidRPr="0005226A" w:rsidRDefault="003A6009" w:rsidP="003A6009">
            <w:pPr>
              <w:spacing w:after="0"/>
              <w:rPr>
                <w:rFonts w:ascii="Arial" w:hAnsi="Arial" w:cs="Arial"/>
                <w:color w:val="FF0000"/>
                <w:lang w:val="en-US"/>
              </w:rPr>
            </w:pPr>
            <w:r w:rsidRPr="0005226A">
              <w:rPr>
                <w:rFonts w:ascii="Arial" w:hAnsi="Arial" w:cs="Arial"/>
                <w:color w:val="FF0000"/>
                <w:lang w:val="en-US"/>
              </w:rPr>
              <w:t>Specification status</w:t>
            </w:r>
          </w:p>
        </w:tc>
      </w:tr>
      <w:tr w:rsidR="003A6009"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3A6009" w:rsidRPr="0005226A" w:rsidRDefault="003A6009" w:rsidP="003A6009">
            <w:pPr>
              <w:spacing w:after="0"/>
              <w:rPr>
                <w:rFonts w:ascii="Arial" w:hAnsi="Arial" w:cs="Arial"/>
                <w:lang w:val="en-US"/>
              </w:rPr>
            </w:pPr>
          </w:p>
        </w:tc>
      </w:tr>
      <w:tr w:rsidR="003A6009" w:rsidRPr="000472D1" w14:paraId="7AE96C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3A6009" w:rsidRPr="00107C20" w:rsidRDefault="003A6009" w:rsidP="003A6009">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3A6009" w:rsidRPr="0005226A" w:rsidRDefault="003A6009" w:rsidP="003A6009">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3A6009" w:rsidRPr="0005226A" w:rsidRDefault="003A6009" w:rsidP="003A6009">
            <w:pPr>
              <w:spacing w:after="0"/>
              <w:rPr>
                <w:rFonts w:ascii="Arial" w:hAnsi="Arial" w:cs="Arial"/>
                <w:color w:val="FF0000"/>
                <w:lang w:val="en-US"/>
              </w:rPr>
            </w:pPr>
            <w:r w:rsidRPr="0005226A">
              <w:rPr>
                <w:rFonts w:ascii="Arial" w:hAnsi="Arial" w:cs="Arial"/>
                <w:color w:val="FF0000"/>
                <w:lang w:val="en-US"/>
              </w:rPr>
              <w:t>Specifications for information</w:t>
            </w:r>
          </w:p>
        </w:tc>
      </w:tr>
      <w:tr w:rsidR="003A6009" w:rsidRPr="001171FB" w14:paraId="431B922F"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3A6009" w:rsidRPr="00107C20" w:rsidRDefault="003A6009" w:rsidP="003A60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3A6009" w:rsidRPr="00107C20" w:rsidRDefault="003A6009" w:rsidP="003A6009">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3A6009" w:rsidRPr="0005226A" w:rsidRDefault="003A6009" w:rsidP="003A6009">
            <w:pPr>
              <w:spacing w:after="0"/>
              <w:rPr>
                <w:rFonts w:ascii="Arial" w:hAnsi="Arial" w:cs="Arial"/>
                <w:color w:val="FF0000"/>
                <w:lang w:val="en-US"/>
              </w:rPr>
            </w:pPr>
          </w:p>
        </w:tc>
      </w:tr>
      <w:tr w:rsidR="003A6009"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3A6009" w:rsidRPr="00107C20" w:rsidRDefault="003A6009" w:rsidP="003A6009">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3A6009" w:rsidRPr="0005226A" w:rsidRDefault="003A6009" w:rsidP="003A6009">
            <w:pPr>
              <w:spacing w:after="0"/>
              <w:rPr>
                <w:rFonts w:ascii="Arial" w:hAnsi="Arial" w:cs="Arial"/>
                <w:color w:val="FF0000"/>
                <w:lang w:val="en-US"/>
              </w:rPr>
            </w:pPr>
            <w:r w:rsidRPr="0005226A">
              <w:rPr>
                <w:rFonts w:ascii="Arial" w:hAnsi="Arial" w:cs="Arial"/>
                <w:color w:val="FF0000"/>
                <w:lang w:val="en-US"/>
              </w:rPr>
              <w:t>Specifications for approval</w:t>
            </w:r>
          </w:p>
        </w:tc>
      </w:tr>
      <w:bookmarkEnd w:id="7"/>
      <w:tr w:rsidR="003A6009" w:rsidRPr="001171FB" w14:paraId="5DA1850A"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3A6009" w:rsidRPr="00107C20" w:rsidRDefault="003A6009" w:rsidP="003A60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3A6009" w:rsidRPr="00107C20" w:rsidRDefault="003A6009" w:rsidP="003A6009">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3A6009" w:rsidRPr="00107C20" w:rsidRDefault="003A6009" w:rsidP="003A6009">
            <w:pPr>
              <w:spacing w:after="0"/>
              <w:rPr>
                <w:rFonts w:ascii="Arial" w:hAnsi="Arial" w:cs="Arial"/>
                <w:lang w:val="en-US"/>
              </w:rPr>
            </w:pPr>
          </w:p>
        </w:tc>
      </w:tr>
      <w:tr w:rsidR="003A6009"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3A6009" w:rsidRPr="00107C20" w:rsidRDefault="003A6009" w:rsidP="003A6009">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3A6009" w:rsidRPr="00107C20" w:rsidRDefault="003A6009" w:rsidP="003A6009">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3A6009" w:rsidRPr="00107C20" w:rsidRDefault="003A6009" w:rsidP="003A6009">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3A6009" w:rsidRPr="00107C20" w:rsidRDefault="003A6009" w:rsidP="003A6009">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3A6009" w:rsidRPr="00107C20" w:rsidRDefault="003A6009" w:rsidP="003A6009">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3A6009" w:rsidRPr="00107C20" w:rsidRDefault="003A6009" w:rsidP="003A6009">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A6009"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3A6009" w:rsidRPr="00107C20" w:rsidRDefault="003A6009" w:rsidP="003A6009">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3A6009" w:rsidRPr="00107C20" w:rsidRDefault="003A6009" w:rsidP="003A6009">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3A6009" w:rsidRPr="00107C20" w:rsidRDefault="003A6009" w:rsidP="003A6009">
            <w:pPr>
              <w:spacing w:after="0"/>
              <w:rPr>
                <w:rFonts w:ascii="Arial" w:hAnsi="Arial" w:cs="Arial"/>
                <w:color w:val="FF0000"/>
                <w:lang w:val="en-US"/>
              </w:rPr>
            </w:pPr>
          </w:p>
        </w:tc>
      </w:tr>
      <w:tr w:rsidR="003A6009"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3A6009" w:rsidRPr="00107C20" w:rsidRDefault="003A6009" w:rsidP="003A6009">
            <w:pPr>
              <w:spacing w:after="0"/>
              <w:rPr>
                <w:rFonts w:ascii="Arial" w:hAnsi="Arial" w:cs="Arial"/>
                <w:color w:val="FF0000"/>
                <w:lang w:val="en-US"/>
              </w:rPr>
            </w:pPr>
          </w:p>
        </w:tc>
      </w:tr>
      <w:tr w:rsidR="003A6009"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3A6009" w:rsidRPr="00107C20" w:rsidRDefault="003A6009" w:rsidP="003A600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3A6009" w:rsidRPr="00107C20"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3A6009" w:rsidRPr="00107C20"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3A6009" w:rsidRPr="00107C20" w:rsidRDefault="003A6009" w:rsidP="003A6009">
            <w:pPr>
              <w:spacing w:after="0"/>
              <w:rPr>
                <w:rFonts w:ascii="Arial" w:hAnsi="Arial" w:cs="Arial"/>
                <w:color w:val="FF0000"/>
                <w:lang w:val="en-US"/>
              </w:rPr>
            </w:pPr>
          </w:p>
        </w:tc>
      </w:tr>
      <w:tr w:rsidR="003A6009"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3A6009" w:rsidRPr="00107C20" w:rsidRDefault="003A6009" w:rsidP="003A6009">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3A6009" w:rsidRPr="00107C20" w:rsidRDefault="003A6009" w:rsidP="003A6009">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3A6009" w:rsidRPr="00107C20" w:rsidRDefault="003A6009" w:rsidP="003A6009">
            <w:pPr>
              <w:spacing w:after="0"/>
              <w:rPr>
                <w:rFonts w:ascii="Arial" w:hAnsi="Arial" w:cs="Arial"/>
                <w:color w:val="000000"/>
                <w:lang w:val="en-US"/>
              </w:rPr>
            </w:pPr>
          </w:p>
        </w:tc>
        <w:tc>
          <w:tcPr>
            <w:tcW w:w="995" w:type="dxa"/>
            <w:tcBorders>
              <w:top w:val="nil"/>
            </w:tcBorders>
            <w:shd w:val="clear" w:color="auto" w:fill="auto"/>
          </w:tcPr>
          <w:p w14:paraId="01B87593" w14:textId="77777777" w:rsidR="003A6009" w:rsidRPr="00107C20" w:rsidRDefault="003A6009" w:rsidP="003A6009">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3A6009" w:rsidRPr="00107C20" w:rsidRDefault="003A6009" w:rsidP="003A6009">
            <w:pPr>
              <w:spacing w:after="0"/>
              <w:rPr>
                <w:rFonts w:ascii="Arial" w:hAnsi="Arial" w:cs="Arial"/>
                <w:color w:val="FF0000"/>
                <w:lang w:val="en-US"/>
              </w:rPr>
            </w:pPr>
          </w:p>
        </w:tc>
      </w:tr>
      <w:tr w:rsidR="003A6009"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3A6009" w:rsidRPr="00107C20" w:rsidRDefault="003A6009" w:rsidP="003A600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3A6009" w:rsidRPr="00107C20"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3A6009" w:rsidRPr="00107C20"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3A6009" w:rsidRPr="00107C20" w:rsidRDefault="003A6009" w:rsidP="003A6009">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A6009"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3A6009" w:rsidRPr="00107C20" w:rsidRDefault="003A6009" w:rsidP="003A6009">
            <w:pPr>
              <w:spacing w:after="0"/>
              <w:rPr>
                <w:rFonts w:ascii="Arial" w:hAnsi="Arial" w:cs="Arial"/>
                <w:color w:val="FF0000"/>
                <w:lang w:val="en-US"/>
              </w:rPr>
            </w:pPr>
          </w:p>
        </w:tc>
      </w:tr>
      <w:tr w:rsidR="003A6009" w:rsidRPr="000472D1" w14:paraId="709F898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3A6009" w:rsidRPr="00107C20" w:rsidRDefault="003A6009" w:rsidP="003A600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3A6009" w:rsidRPr="00107C20"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3A6009" w:rsidRPr="00107C20"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3A6009" w:rsidRPr="00107C20" w:rsidRDefault="003A6009" w:rsidP="003A6009">
            <w:pPr>
              <w:spacing w:after="0"/>
              <w:rPr>
                <w:rFonts w:ascii="Arial" w:hAnsi="Arial" w:cs="Arial"/>
                <w:color w:val="FF0000"/>
                <w:lang w:val="en-US"/>
              </w:rPr>
            </w:pPr>
          </w:p>
        </w:tc>
      </w:tr>
      <w:tr w:rsidR="003A6009" w:rsidRPr="000472D1" w14:paraId="7A6A5842" w14:textId="77777777" w:rsidTr="00CA436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28F7B9F3"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6F6C4DF6"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3D5E2D7" w:rsidR="003A6009" w:rsidRPr="0005226A" w:rsidRDefault="003A6009" w:rsidP="003A6009">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3A6009" w:rsidRPr="00107C20" w:rsidRDefault="003A6009" w:rsidP="003A6009">
            <w:pPr>
              <w:spacing w:after="0"/>
              <w:rPr>
                <w:rFonts w:ascii="Arial" w:hAnsi="Arial" w:cs="Arial"/>
                <w:color w:val="FF0000"/>
                <w:lang w:val="en-US"/>
              </w:rPr>
            </w:pPr>
          </w:p>
        </w:tc>
      </w:tr>
      <w:tr w:rsidR="003A6009"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3A6009" w:rsidRPr="00107C20" w:rsidRDefault="003A6009" w:rsidP="003A6009">
            <w:pPr>
              <w:spacing w:after="0"/>
              <w:rPr>
                <w:rFonts w:ascii="Arial" w:hAnsi="Arial" w:cs="Arial"/>
                <w:color w:val="FF0000"/>
                <w:lang w:val="en-US"/>
              </w:rPr>
            </w:pPr>
          </w:p>
        </w:tc>
      </w:tr>
      <w:tr w:rsidR="003A6009" w:rsidRPr="000472D1" w14:paraId="1EC786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3A6009" w:rsidRPr="00107C20" w:rsidRDefault="003A6009" w:rsidP="003A6009">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A6009" w:rsidRPr="000472D1" w14:paraId="0F9A755B"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3A6009" w:rsidRPr="00E43E33" w:rsidRDefault="003A6009" w:rsidP="003A6009">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3A6009" w:rsidRPr="00107C20" w:rsidRDefault="003A6009" w:rsidP="003A6009">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3A6009" w:rsidRPr="0005226A" w:rsidRDefault="003A6009" w:rsidP="003A6009">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3A6009" w:rsidRPr="0005226A" w:rsidRDefault="003A6009" w:rsidP="003A6009">
            <w:pPr>
              <w:spacing w:after="0"/>
              <w:rPr>
                <w:rFonts w:ascii="Arial" w:hAnsi="Arial" w:cs="Arial"/>
                <w:color w:val="000000"/>
                <w:lang w:val="en-US"/>
              </w:rPr>
            </w:pPr>
          </w:p>
        </w:tc>
        <w:tc>
          <w:tcPr>
            <w:tcW w:w="995" w:type="dxa"/>
            <w:tcBorders>
              <w:top w:val="nil"/>
            </w:tcBorders>
            <w:shd w:val="clear" w:color="auto" w:fill="auto"/>
          </w:tcPr>
          <w:p w14:paraId="3369F45D" w14:textId="77777777" w:rsidR="003A6009" w:rsidRPr="0005226A" w:rsidRDefault="003A6009" w:rsidP="003A6009">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3A6009" w:rsidRPr="00107C20" w:rsidRDefault="003A6009" w:rsidP="003A6009">
            <w:pPr>
              <w:spacing w:after="0"/>
              <w:rPr>
                <w:rFonts w:ascii="Arial" w:hAnsi="Arial" w:cs="Arial"/>
                <w:color w:val="FF0000"/>
                <w:lang w:val="en-US"/>
              </w:rPr>
            </w:pPr>
          </w:p>
        </w:tc>
      </w:tr>
      <w:tr w:rsidR="003A6009"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3A6009" w:rsidRPr="00B63BD8" w:rsidRDefault="003A6009" w:rsidP="003A6009">
            <w:pPr>
              <w:spacing w:after="0"/>
              <w:rPr>
                <w:rFonts w:ascii="Arial" w:hAnsi="Arial" w:cs="Arial"/>
                <w:b/>
                <w:bCs/>
                <w:lang w:val="en-DE"/>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3A6009" w:rsidRPr="00107C20" w:rsidRDefault="003A6009" w:rsidP="003A6009">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A6009"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3A6009" w:rsidRPr="00107C20" w:rsidRDefault="003A6009" w:rsidP="003A6009">
            <w:pPr>
              <w:spacing w:after="0"/>
              <w:rPr>
                <w:rFonts w:ascii="Arial" w:hAnsi="Arial" w:cs="Arial"/>
                <w:color w:val="FF0000"/>
                <w:lang w:val="en-US"/>
              </w:rPr>
            </w:pPr>
          </w:p>
        </w:tc>
      </w:tr>
      <w:tr w:rsidR="00755A77" w:rsidRPr="00107C20" w14:paraId="48337243"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755A77" w:rsidRPr="00B63BD8" w:rsidRDefault="00755A77" w:rsidP="009E0D2A">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755A77" w:rsidRPr="00755A77" w:rsidRDefault="00755A77" w:rsidP="009E0D2A">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755A77" w:rsidRPr="0005226A" w:rsidRDefault="00755A77" w:rsidP="009E0D2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755A77" w:rsidRPr="0005226A" w:rsidRDefault="00755A77" w:rsidP="009E0D2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755A77" w:rsidRPr="0005226A" w:rsidRDefault="00755A77" w:rsidP="009E0D2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755A77" w:rsidRPr="0005226A" w:rsidRDefault="00755A77"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ACC675" w14:textId="77777777" w:rsidR="005975B1" w:rsidRDefault="00755A77" w:rsidP="009E0D2A">
            <w:pPr>
              <w:spacing w:after="0"/>
              <w:rPr>
                <w:rFonts w:ascii="Arial" w:hAnsi="Arial" w:cs="Arial"/>
                <w:color w:val="FF0000"/>
                <w:lang w:val="en-DE"/>
              </w:rPr>
            </w:pPr>
            <w:r>
              <w:rPr>
                <w:rFonts w:ascii="Arial" w:hAnsi="Arial" w:cs="Arial"/>
                <w:color w:val="FF0000"/>
                <w:lang w:val="en-DE"/>
              </w:rPr>
              <w:t xml:space="preserve">Future Releases, 6G, </w:t>
            </w:r>
          </w:p>
          <w:p w14:paraId="07DD19CD" w14:textId="4EBD7E8D" w:rsidR="00755A77" w:rsidRPr="00755A77" w:rsidRDefault="00755A77" w:rsidP="009E0D2A">
            <w:pPr>
              <w:spacing w:after="0"/>
              <w:rPr>
                <w:rFonts w:ascii="Arial" w:hAnsi="Arial" w:cs="Arial"/>
                <w:color w:val="FF0000"/>
                <w:lang w:val="en-DE"/>
              </w:rPr>
            </w:pPr>
            <w:bookmarkStart w:id="8" w:name="_GoBack"/>
            <w:bookmarkEnd w:id="8"/>
            <w:r>
              <w:rPr>
                <w:rFonts w:ascii="Arial" w:hAnsi="Arial" w:cs="Arial"/>
                <w:color w:val="FF0000"/>
                <w:lang w:val="en-DE"/>
              </w:rPr>
              <w:t>Joint session with RAN/SA/CT</w:t>
            </w:r>
          </w:p>
        </w:tc>
      </w:tr>
      <w:tr w:rsidR="00755A77" w:rsidRPr="00107C20" w14:paraId="2DFD37DB"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755A77" w:rsidRPr="00107C20" w:rsidRDefault="00755A77" w:rsidP="009E0D2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755A77" w:rsidRPr="00107C20" w:rsidRDefault="00755A77" w:rsidP="009E0D2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77777777" w:rsidR="00755A77" w:rsidRPr="0005226A" w:rsidRDefault="00755A77" w:rsidP="009E0D2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77777777" w:rsidR="00755A77" w:rsidRPr="0005226A" w:rsidRDefault="00755A77" w:rsidP="009E0D2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77777777" w:rsidR="00755A77" w:rsidRPr="0005226A" w:rsidRDefault="00755A77" w:rsidP="009E0D2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755A77" w:rsidRPr="0005226A" w:rsidRDefault="00755A77"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755A77" w:rsidRPr="00107C20" w:rsidRDefault="00755A77" w:rsidP="009E0D2A">
            <w:pPr>
              <w:spacing w:after="0"/>
              <w:rPr>
                <w:rFonts w:ascii="Arial" w:hAnsi="Arial" w:cs="Arial"/>
                <w:color w:val="FF0000"/>
                <w:lang w:val="en-US"/>
              </w:rPr>
            </w:pPr>
          </w:p>
        </w:tc>
      </w:tr>
      <w:tr w:rsidR="003A6009"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3A6009" w:rsidRPr="00107C20" w:rsidRDefault="003A6009" w:rsidP="003A6009">
            <w:pPr>
              <w:spacing w:after="0"/>
              <w:rPr>
                <w:rFonts w:ascii="Arial" w:hAnsi="Arial" w:cs="Arial"/>
                <w:color w:val="FF0000"/>
                <w:lang w:val="en-US"/>
              </w:rPr>
            </w:pPr>
          </w:p>
        </w:tc>
      </w:tr>
      <w:tr w:rsidR="003A6009" w:rsidRPr="000472D1" w14:paraId="15AAA41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3A6009" w:rsidRPr="00107C20" w:rsidRDefault="003A6009" w:rsidP="003A6009">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3A6009" w:rsidRPr="0005226A" w:rsidRDefault="003A6009" w:rsidP="003A6009">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3A6009" w:rsidRPr="0005226A"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3A6009" w:rsidRPr="0005226A"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3A6009" w:rsidRPr="00107C20" w:rsidRDefault="003A6009" w:rsidP="003A6009">
            <w:pPr>
              <w:spacing w:after="0"/>
              <w:rPr>
                <w:rFonts w:ascii="Arial" w:hAnsi="Arial" w:cs="Arial"/>
                <w:lang w:val="en-US"/>
              </w:rPr>
            </w:pPr>
            <w:r w:rsidRPr="00107C20">
              <w:rPr>
                <w:rFonts w:ascii="Arial" w:hAnsi="Arial" w:cs="Arial"/>
                <w:color w:val="FF0000"/>
                <w:lang w:val="en-US"/>
              </w:rPr>
              <w:t>Review of the 3GPP work plan</w:t>
            </w:r>
          </w:p>
        </w:tc>
      </w:tr>
      <w:tr w:rsidR="003A6009" w:rsidRPr="00EF095E" w14:paraId="76D7DE0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3A6009" w:rsidRPr="00107C20" w:rsidRDefault="003A6009" w:rsidP="003A60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3A6009" w:rsidRPr="00107C20" w:rsidRDefault="003A6009" w:rsidP="003A6009">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3A6009" w:rsidRPr="00107C20" w:rsidRDefault="003A6009" w:rsidP="003A6009">
            <w:pPr>
              <w:spacing w:after="0"/>
              <w:rPr>
                <w:rFonts w:ascii="Arial" w:hAnsi="Arial" w:cs="Arial"/>
                <w:lang w:val="en-US"/>
              </w:rPr>
            </w:pPr>
          </w:p>
        </w:tc>
      </w:tr>
      <w:tr w:rsidR="003A6009" w:rsidRPr="000472D1" w14:paraId="5B16A8A6"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3A6009" w:rsidRPr="00107C20" w:rsidRDefault="003A6009" w:rsidP="003A600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3A6009" w:rsidRPr="00107C20" w:rsidRDefault="003A6009" w:rsidP="003A6009">
            <w:pPr>
              <w:spacing w:after="0"/>
              <w:rPr>
                <w:rFonts w:ascii="Arial" w:hAnsi="Arial" w:cs="Arial"/>
                <w:lang w:val="en-US"/>
              </w:rPr>
            </w:pPr>
          </w:p>
        </w:tc>
      </w:tr>
      <w:tr w:rsidR="003A6009"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nil"/>
            </w:tcBorders>
          </w:tcPr>
          <w:p w14:paraId="2CFD6006" w14:textId="77777777" w:rsidR="003A6009" w:rsidRPr="00107C20" w:rsidRDefault="003A6009" w:rsidP="003A6009">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3A6009" w:rsidRPr="00107C20" w:rsidRDefault="003A6009" w:rsidP="003A6009">
            <w:pPr>
              <w:spacing w:after="0"/>
              <w:rPr>
                <w:rFonts w:ascii="Arial" w:hAnsi="Arial" w:cs="Arial"/>
                <w:lang w:val="en-US"/>
              </w:rPr>
            </w:pPr>
          </w:p>
        </w:tc>
      </w:tr>
      <w:tr w:rsidR="003A6009"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nil"/>
            </w:tcBorders>
          </w:tcPr>
          <w:p w14:paraId="34101E49"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nil"/>
            </w:tcBorders>
          </w:tcPr>
          <w:p w14:paraId="6966ADF5"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3A6009" w:rsidRPr="00107C20" w:rsidRDefault="003A6009" w:rsidP="003A6009">
            <w:pPr>
              <w:spacing w:after="0"/>
              <w:rPr>
                <w:rFonts w:ascii="Arial" w:hAnsi="Arial" w:cs="Arial"/>
                <w:lang w:val="en-US"/>
              </w:rPr>
            </w:pPr>
          </w:p>
        </w:tc>
      </w:tr>
      <w:tr w:rsidR="003A6009"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3A6009" w:rsidRPr="00107C20" w:rsidRDefault="003A6009" w:rsidP="003A600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9B31CE" w:rsidR="003A6009" w:rsidRPr="001E7CB9" w:rsidRDefault="003A6009" w:rsidP="003A6009">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w:t>
            </w:r>
            <w:r w:rsidR="003D2A6D">
              <w:rPr>
                <w:rFonts w:ascii="Arial" w:hAnsi="Arial" w:cs="Arial"/>
                <w:b/>
                <w:color w:val="0000FF"/>
                <w:highlight w:val="yellow"/>
                <w:lang w:val="en-DE"/>
              </w:rPr>
              <w:t>CET</w:t>
            </w:r>
            <w:r>
              <w:rPr>
                <w:rFonts w:ascii="Arial" w:hAnsi="Arial" w:cs="Arial"/>
                <w:b/>
                <w:color w:val="0000FF"/>
                <w:highlight w:val="yellow"/>
                <w:lang w:val="en-DE"/>
              </w:rPr>
              <w: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C9915" w14:textId="77777777" w:rsidR="00B52AB4" w:rsidRDefault="00B52AB4">
      <w:r>
        <w:separator/>
      </w:r>
    </w:p>
  </w:endnote>
  <w:endnote w:type="continuationSeparator" w:id="0">
    <w:p w14:paraId="20632783" w14:textId="77777777" w:rsidR="00B52AB4" w:rsidRDefault="00B5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C17A2E" w:rsidRDefault="00C17A2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C17A2E" w:rsidRDefault="00C17A2E"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E55EB" w14:textId="77777777" w:rsidR="00B52AB4" w:rsidRDefault="00B52AB4">
      <w:r>
        <w:separator/>
      </w:r>
    </w:p>
  </w:footnote>
  <w:footnote w:type="continuationSeparator" w:id="0">
    <w:p w14:paraId="57343C32" w14:textId="77777777" w:rsidR="00B52AB4" w:rsidRDefault="00B5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C17A2E" w:rsidRDefault="00C17A2E">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0AE626D3" w:rsidR="00C17A2E" w:rsidRPr="008F3A62" w:rsidRDefault="00C17A2E"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103</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40</w:t>
    </w:r>
    <w:r>
      <w:rPr>
        <w:b/>
        <w:noProof/>
        <w:sz w:val="24"/>
      </w:rPr>
      <w:t>00</w:t>
    </w:r>
    <w:r>
      <w:rPr>
        <w:b/>
        <w:noProof/>
        <w:sz w:val="24"/>
        <w:lang w:val="en-DE"/>
      </w:rPr>
      <w:t>1</w:t>
    </w:r>
  </w:p>
  <w:p w14:paraId="78BEBCC3" w14:textId="2D70573E" w:rsidR="00C17A2E" w:rsidRPr="00163A37" w:rsidRDefault="00C17A2E" w:rsidP="00825481">
    <w:pPr>
      <w:pStyle w:val="CRCoverPage"/>
      <w:tabs>
        <w:tab w:val="right" w:pos="9639"/>
      </w:tabs>
      <w:spacing w:after="0"/>
      <w:rPr>
        <w:b/>
        <w:sz w:val="22"/>
      </w:rPr>
    </w:pPr>
    <w:r>
      <w:rPr>
        <w:b/>
        <w:bCs/>
        <w:noProof/>
        <w:sz w:val="24"/>
        <w:lang w:val="en-DE"/>
      </w:rPr>
      <w:t xml:space="preserve">Maastricht </w:t>
    </w:r>
    <w:r w:rsidRPr="00FE65D9">
      <w:rPr>
        <w:b/>
        <w:bCs/>
        <w:noProof/>
        <w:sz w:val="24"/>
        <w:lang w:val="sv-SE"/>
      </w:rPr>
      <w:t xml:space="preserve">– </w:t>
    </w:r>
    <w:r>
      <w:rPr>
        <w:b/>
        <w:bCs/>
        <w:noProof/>
        <w:sz w:val="24"/>
        <w:lang w:val="en-DE"/>
      </w:rPr>
      <w:t>18</w:t>
    </w:r>
    <w:r>
      <w:rPr>
        <w:b/>
        <w:bCs/>
        <w:noProof/>
        <w:sz w:val="24"/>
        <w:vertAlign w:val="superscript"/>
        <w:lang w:val="en-DE"/>
      </w:rPr>
      <w:t>th</w:t>
    </w:r>
    <w:r>
      <w:rPr>
        <w:b/>
        <w:bCs/>
        <w:noProof/>
        <w:sz w:val="24"/>
        <w:lang w:val="sv-SE"/>
      </w:rPr>
      <w:t xml:space="preserve"> – </w:t>
    </w:r>
    <w:r>
      <w:rPr>
        <w:b/>
        <w:bCs/>
        <w:noProof/>
        <w:sz w:val="24"/>
        <w:lang w:val="en-DE"/>
      </w:rPr>
      <w:t>19</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March</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101/Docs/CP-23200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DEA3F-EA23-49F9-B0C5-28F15E52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25</Pages>
  <Words>3175</Words>
  <Characters>18103</Characters>
  <Application>Microsoft Office Word</Application>
  <DocSecurity>0</DocSecurity>
  <Lines>150</Lines>
  <Paragraphs>42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cp:lastModifiedBy>
  <cp:revision>7</cp:revision>
  <cp:lastPrinted>2003-11-12T02:51:00Z</cp:lastPrinted>
  <dcterms:created xsi:type="dcterms:W3CDTF">2024-02-15T08:31:00Z</dcterms:created>
  <dcterms:modified xsi:type="dcterms:W3CDTF">2024-03-01T06:19:00Z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(3)fuOwYmpoir4uykLlLygJVN9xi/HYZbXPDg6Y33gVLoqcDez0FqWguWTj4155SDxzfGL+sOUr
aGUGPJkEsU7rQH2Ze9NQTp3BPOyKGE1WV9sNo4VzrKPA7fzZDkICCzA2FnzLuE1fpvuJVyj+
TtlKL5Gbhhnn8vvOUswsqgdqNO2ljGg+FpERkHlKc+4EeCs0fGpgizF4PxldAjgzsQ0ZKt73
P2YBFCKmv2HI618GiO</vt:lpwstr>
  </property>
  <property fmtid="{D5CDD505-2E9C-101B-9397-08002B2CF9AE}" pid="10" name="_2015_ms_pID_7253431">
    <vt:lpwstr>xq8aaBe1ZXs+uHHfNO6VMcKuIw9ryWfXRiZCZfebrkS9YKZ/WHSnHF
iVzz5zuekzynr5ZHt/k9FDAkc3BwcH17xp6LD+HTElq8YeERYt4dmlAlcLpMoFUOqNRLhaQs
/Ifvw4ECNtW7KpxbeyM+6xlSDw9/FygEHPfhZtrxXGTMTJ9lFLYc5sbowDIYyaiVZiV9VbJz
Mq2XlJUkvJTgxEl/26vrvtAgtHaqLiAPWJkW</vt:lpwstr>
  </property>
  <property fmtid="{D5CDD505-2E9C-101B-9397-08002B2CF9AE}" pid="11" name="_2015_ms_pID_7253432">
    <vt:lpwstr>Pw==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1709273776</vt:lpwstr>
  </property>
</Properties>
</file>